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D2DCD" w14:textId="33712039"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BE3DF8">
        <w:rPr>
          <w:rFonts w:ascii="Arial" w:hAnsi="Arial" w:cs="Arial"/>
          <w:b/>
          <w:bCs/>
          <w:sz w:val="24"/>
          <w:szCs w:val="24"/>
          <w:lang w:eastAsia="zh-CN"/>
        </w:rPr>
        <w:t>12425</w:t>
      </w:r>
      <w:bookmarkStart w:id="0" w:name="_GoBack"/>
      <w:bookmarkEnd w:id="0"/>
    </w:p>
    <w:p w14:paraId="38A2F833" w14:textId="77777777" w:rsidR="00042559" w:rsidRPr="00F76B76" w:rsidRDefault="00042559"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14:paraId="0C0EB3E4"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2B17EFCC" w14:textId="27D99622" w:rsidR="00BD0746" w:rsidRDefault="007B173B">
      <w:pPr>
        <w:ind w:left="2127" w:hanging="2127"/>
        <w:rPr>
          <w:rFonts w:ascii="Arial" w:hAnsi="Arial" w:cs="Arial"/>
          <w:b/>
        </w:rPr>
      </w:pPr>
      <w:r>
        <w:rPr>
          <w:rFonts w:ascii="Arial" w:hAnsi="Arial" w:cs="Arial"/>
          <w:b/>
        </w:rPr>
        <w:t>Title:</w:t>
      </w:r>
      <w:r>
        <w:rPr>
          <w:rFonts w:ascii="Arial" w:hAnsi="Arial" w:cs="Arial"/>
          <w:b/>
        </w:rPr>
        <w:tab/>
      </w:r>
      <w:r w:rsidR="00361D6B">
        <w:rPr>
          <w:rFonts w:ascii="Arial" w:hAnsi="Arial" w:cs="Arial"/>
          <w:b/>
        </w:rPr>
        <w:t>Evaluation of the solution</w:t>
      </w:r>
      <w:r w:rsidR="00E2498F">
        <w:rPr>
          <w:rFonts w:ascii="Arial" w:hAnsi="Arial" w:cs="Arial"/>
          <w:b/>
        </w:rPr>
        <w:t xml:space="preserve"> 15</w:t>
      </w:r>
    </w:p>
    <w:p w14:paraId="505720E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399615CF" w14:textId="5699536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B173B">
        <w:rPr>
          <w:rFonts w:ascii="Arial" w:hAnsi="Arial" w:cs="Arial"/>
          <w:b/>
        </w:rPr>
        <w:t>6.</w:t>
      </w:r>
      <w:r w:rsidR="00FC3AC0">
        <w:rPr>
          <w:rFonts w:ascii="Arial" w:hAnsi="Arial" w:cs="Arial"/>
          <w:b/>
        </w:rPr>
        <w:t>19</w:t>
      </w:r>
    </w:p>
    <w:p w14:paraId="4DCF828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1037F" w:rsidRPr="00F1037F">
        <w:rPr>
          <w:rFonts w:ascii="Arial" w:hAnsi="Arial" w:cs="Arial"/>
          <w:b/>
        </w:rPr>
        <w:t>FS_</w:t>
      </w:r>
      <w:r w:rsidR="00C44F1C">
        <w:rPr>
          <w:rFonts w:ascii="Arial" w:hAnsi="Arial" w:cs="Arial"/>
          <w:b/>
        </w:rPr>
        <w:t>e</w:t>
      </w:r>
      <w:r w:rsidR="005A1134">
        <w:rPr>
          <w:rFonts w:ascii="Arial" w:hAnsi="Arial" w:cs="Arial"/>
          <w:b/>
        </w:rPr>
        <w:t>S</w:t>
      </w:r>
      <w:r w:rsidR="009B10B9">
        <w:rPr>
          <w:rFonts w:ascii="Arial" w:hAnsi="Arial" w:cs="Arial"/>
          <w:b/>
        </w:rPr>
        <w:t>BA</w:t>
      </w:r>
      <w:r w:rsidR="0045608A">
        <w:rPr>
          <w:rFonts w:ascii="Arial" w:hAnsi="Arial" w:cs="Arial"/>
          <w:b/>
        </w:rPr>
        <w:t xml:space="preserve"> / Rel-16</w:t>
      </w:r>
    </w:p>
    <w:p w14:paraId="5A7412F4" w14:textId="77777777" w:rsidR="00525F57" w:rsidRDefault="00440983">
      <w:pPr>
        <w:rPr>
          <w:rFonts w:ascii="Arial" w:hAnsi="Arial" w:cs="Arial"/>
          <w:i/>
        </w:rPr>
      </w:pPr>
      <w:r>
        <w:rPr>
          <w:rFonts w:ascii="Arial" w:hAnsi="Arial" w:cs="Arial"/>
          <w:i/>
        </w:rPr>
        <w:t>Abstract of the contribution:</w:t>
      </w:r>
      <w:r w:rsidR="005A1134">
        <w:rPr>
          <w:rFonts w:ascii="Arial" w:hAnsi="Arial" w:cs="Arial"/>
          <w:i/>
        </w:rPr>
        <w:t xml:space="preserve"> This document </w:t>
      </w:r>
      <w:r w:rsidR="003E32DD">
        <w:rPr>
          <w:rFonts w:ascii="Arial" w:hAnsi="Arial" w:cs="Arial"/>
          <w:i/>
        </w:rPr>
        <w:t>proposes</w:t>
      </w:r>
      <w:r w:rsidR="005A6422">
        <w:rPr>
          <w:rFonts w:ascii="Arial" w:hAnsi="Arial" w:cs="Arial"/>
          <w:i/>
        </w:rPr>
        <w:t xml:space="preserve"> evaluation </w:t>
      </w:r>
      <w:r w:rsidR="00525F57">
        <w:rPr>
          <w:rFonts w:ascii="Arial" w:hAnsi="Arial" w:cs="Arial"/>
          <w:i/>
        </w:rPr>
        <w:t>of Solution 15.</w:t>
      </w:r>
    </w:p>
    <w:p w14:paraId="2E77762D" w14:textId="0DD94670" w:rsidR="000467CC" w:rsidRDefault="00622C4B" w:rsidP="00A924EB">
      <w:pPr>
        <w:pStyle w:val="Heading1"/>
      </w:pPr>
      <w:r>
        <w:t>1</w:t>
      </w:r>
      <w:r w:rsidR="00A924EB">
        <w:t xml:space="preserve">. </w:t>
      </w:r>
      <w:r w:rsidR="00A924EB">
        <w:tab/>
      </w:r>
      <w:r w:rsidR="000467CC" w:rsidRPr="00A924EB">
        <w:t>Proposal</w:t>
      </w:r>
    </w:p>
    <w:p w14:paraId="37FD6E65" w14:textId="77777777" w:rsidR="001477D5" w:rsidRDefault="00290BEF" w:rsidP="007B173B">
      <w:pPr>
        <w:pStyle w:val="BodyText"/>
      </w:pPr>
      <w:r>
        <w:t xml:space="preserve">It is proposed to </w:t>
      </w:r>
      <w:r w:rsidR="001D0C7D">
        <w:t>add</w:t>
      </w:r>
      <w:r>
        <w:t xml:space="preserve"> the </w:t>
      </w:r>
      <w:r w:rsidR="001D0C7D">
        <w:t>solution</w:t>
      </w:r>
      <w:r>
        <w:t xml:space="preserve"> </w:t>
      </w:r>
      <w:r w:rsidR="001D0C7D">
        <w:t xml:space="preserve">below </w:t>
      </w:r>
      <w:r>
        <w:t xml:space="preserve">in TR </w:t>
      </w:r>
      <w:r w:rsidR="004819B3">
        <w:t>23.7</w:t>
      </w:r>
      <w:r w:rsidR="006847CD">
        <w:t>4</w:t>
      </w:r>
      <w:r w:rsidR="000B7890">
        <w:t>2</w:t>
      </w:r>
    </w:p>
    <w:p w14:paraId="1080EE90" w14:textId="77777777" w:rsidR="007C16C9" w:rsidRDefault="007C16C9" w:rsidP="007B173B">
      <w:pPr>
        <w:pStyle w:val="BodyText"/>
      </w:pPr>
    </w:p>
    <w:p w14:paraId="3D4CC3EF" w14:textId="77777777" w:rsidR="00755ACB" w:rsidRDefault="00755ACB" w:rsidP="00755ACB">
      <w:pPr>
        <w:pStyle w:val="BodyText"/>
        <w:jc w:val="center"/>
        <w:rPr>
          <w:color w:val="FF0000"/>
          <w:sz w:val="36"/>
        </w:rPr>
      </w:pPr>
      <w:r>
        <w:rPr>
          <w:color w:val="FF0000"/>
          <w:sz w:val="36"/>
        </w:rPr>
        <w:t xml:space="preserve">*** </w:t>
      </w:r>
      <w:r w:rsidR="00A07A17" w:rsidRPr="00A07A17">
        <w:rPr>
          <w:color w:val="FF0000"/>
          <w:sz w:val="36"/>
        </w:rPr>
        <w:t xml:space="preserve">Start of changes </w:t>
      </w:r>
      <w:r w:rsidRPr="00755ACB">
        <w:rPr>
          <w:color w:val="FF0000"/>
          <w:sz w:val="36"/>
        </w:rPr>
        <w:t>****</w:t>
      </w:r>
    </w:p>
    <w:p w14:paraId="63C96044" w14:textId="77777777" w:rsidR="0016042A" w:rsidRDefault="0016042A" w:rsidP="0016042A">
      <w:pPr>
        <w:pStyle w:val="Heading2"/>
        <w:rPr>
          <w:lang w:eastAsia="zh-CN"/>
        </w:rPr>
      </w:pPr>
      <w:bookmarkStart w:id="1" w:name="_Toc523749605"/>
      <w:bookmarkStart w:id="2" w:name="_Toc528329269"/>
      <w:bookmarkStart w:id="3" w:name="_Toc528329534"/>
      <w:r w:rsidRPr="00A92EBD">
        <w:t>6.</w:t>
      </w:r>
      <w:r>
        <w:rPr>
          <w:rFonts w:hint="eastAsia"/>
          <w:lang w:eastAsia="zh-CN"/>
        </w:rPr>
        <w:t>15</w:t>
      </w:r>
      <w:r w:rsidRPr="00A92EBD">
        <w:rPr>
          <w:rFonts w:hint="eastAsia"/>
        </w:rPr>
        <w:tab/>
      </w:r>
      <w:r w:rsidRPr="00A92EBD">
        <w:t xml:space="preserve">Solution </w:t>
      </w:r>
      <w:r>
        <w:rPr>
          <w:rFonts w:hint="eastAsia"/>
          <w:lang w:eastAsia="zh-CN"/>
        </w:rPr>
        <w:t>15</w:t>
      </w:r>
      <w:r>
        <w:t xml:space="preserve">: </w:t>
      </w:r>
      <w:r w:rsidRPr="004042F2">
        <w:t xml:space="preserve">High reliable deployment via the binding </w:t>
      </w:r>
      <w:r>
        <w:t xml:space="preserve">information </w:t>
      </w:r>
      <w:r w:rsidRPr="004042F2">
        <w:t>stored at Framework Function</w:t>
      </w:r>
      <w:bookmarkEnd w:id="1"/>
      <w:bookmarkEnd w:id="2"/>
      <w:bookmarkEnd w:id="3"/>
    </w:p>
    <w:p w14:paraId="3F7EEC6A" w14:textId="77777777" w:rsidR="0016042A" w:rsidRDefault="0016042A" w:rsidP="0016042A">
      <w:pPr>
        <w:pStyle w:val="Heading3"/>
      </w:pPr>
      <w:bookmarkStart w:id="4" w:name="_Toc528329270"/>
      <w:bookmarkStart w:id="5" w:name="_Toc528329535"/>
      <w:r>
        <w:t>6.</w:t>
      </w:r>
      <w:r>
        <w:rPr>
          <w:rFonts w:hint="eastAsia"/>
          <w:lang w:eastAsia="zh-CN"/>
        </w:rPr>
        <w:t>15</w:t>
      </w:r>
      <w:r>
        <w:rPr>
          <w:rFonts w:hint="eastAsia"/>
        </w:rPr>
        <w:t>.1</w:t>
      </w:r>
      <w:r>
        <w:tab/>
      </w:r>
      <w:r>
        <w:rPr>
          <w:rFonts w:hint="eastAsia"/>
        </w:rPr>
        <w:t>Introduction</w:t>
      </w:r>
      <w:bookmarkEnd w:id="4"/>
      <w:bookmarkEnd w:id="5"/>
    </w:p>
    <w:p w14:paraId="034084F0" w14:textId="77777777" w:rsidR="0016042A" w:rsidRDefault="0016042A" w:rsidP="0016042A">
      <w:r>
        <w:t>This solution is to address the Key Issue 4 and in particular how to maintain the</w:t>
      </w:r>
      <w:r w:rsidRPr="004042C9">
        <w:t xml:space="preserve"> bindings between service</w:t>
      </w:r>
      <w:r>
        <w:t xml:space="preserve"> consumer and respective service producer</w:t>
      </w:r>
      <w:r>
        <w:rPr>
          <w:rFonts w:hint="eastAsia"/>
          <w:lang w:eastAsia="zh-CN"/>
        </w:rPr>
        <w:t xml:space="preserve"> </w:t>
      </w:r>
      <w:r>
        <w:t>to support high reliable deployment.</w:t>
      </w:r>
    </w:p>
    <w:p w14:paraId="5D38AA47" w14:textId="77777777" w:rsidR="0016042A" w:rsidRDefault="0016042A" w:rsidP="0016042A">
      <w:pPr>
        <w:rPr>
          <w:lang w:val="en-US" w:eastAsia="zh-CN"/>
        </w:rPr>
      </w:pPr>
      <w:r>
        <w:rPr>
          <w:lang w:val="en-US" w:eastAsia="zh-CN"/>
        </w:rPr>
        <w:t xml:space="preserve">It is based on architecture defined in </w:t>
      </w:r>
      <w:r w:rsidRPr="00264DA6">
        <w:rPr>
          <w:lang w:val="en-US" w:eastAsia="zh-CN"/>
        </w:rPr>
        <w:t>6.</w:t>
      </w:r>
      <w:r w:rsidRPr="00264DA6">
        <w:rPr>
          <w:rFonts w:hint="eastAsia"/>
          <w:lang w:val="en-US" w:eastAsia="zh-CN"/>
        </w:rPr>
        <w:t>14</w:t>
      </w:r>
      <w:r w:rsidRPr="00264DA6">
        <w:rPr>
          <w:lang w:val="en-US" w:eastAsia="zh-CN"/>
        </w:rPr>
        <w:t xml:space="preserve"> NF/ Service Set based Service Framework</w:t>
      </w:r>
      <w:r>
        <w:rPr>
          <w:lang w:val="en-US" w:eastAsia="zh-CN"/>
        </w:rPr>
        <w:t>. When one Service Instance communicate</w:t>
      </w:r>
      <w:r>
        <w:rPr>
          <w:rFonts w:hint="eastAsia"/>
          <w:lang w:val="en-US" w:eastAsia="zh-CN"/>
        </w:rPr>
        <w:t>s</w:t>
      </w:r>
      <w:r>
        <w:rPr>
          <w:lang w:val="en-US" w:eastAsia="zh-CN"/>
        </w:rPr>
        <w:t xml:space="preserve"> with </w:t>
      </w:r>
      <w:r>
        <w:rPr>
          <w:rFonts w:hint="eastAsia"/>
          <w:lang w:val="en-US" w:eastAsia="zh-CN"/>
        </w:rPr>
        <w:t>an</w:t>
      </w:r>
      <w:r>
        <w:rPr>
          <w:lang w:val="en-US" w:eastAsia="zh-CN"/>
        </w:rPr>
        <w:t>other Service Instance, it include</w:t>
      </w:r>
      <w:r>
        <w:rPr>
          <w:rFonts w:hint="eastAsia"/>
          <w:lang w:val="en-US" w:eastAsia="zh-CN"/>
        </w:rPr>
        <w:t>s</w:t>
      </w:r>
      <w:r>
        <w:rPr>
          <w:lang w:val="en-US" w:eastAsia="zh-CN"/>
        </w:rPr>
        <w:t xml:space="preserve"> the binding ID information, which is generated by the service producer. </w:t>
      </w:r>
      <w:r w:rsidRPr="007B2FEC">
        <w:rPr>
          <w:lang w:val="en-US" w:eastAsia="zh-CN"/>
        </w:rPr>
        <w:t xml:space="preserve">The Service Consumer instance stores the received binding ID </w:t>
      </w:r>
      <w:r>
        <w:rPr>
          <w:lang w:val="en-US" w:eastAsia="zh-CN"/>
        </w:rPr>
        <w:t>until the UE context is released. The binding information, i.e. the binding between the binding ID and service instance,</w:t>
      </w:r>
      <w:r w:rsidRPr="005C713F">
        <w:rPr>
          <w:lang w:val="en-US" w:eastAsia="zh-CN"/>
        </w:rPr>
        <w:t xml:space="preserve"> </w:t>
      </w:r>
      <w:r>
        <w:rPr>
          <w:lang w:val="en-US" w:eastAsia="zh-CN"/>
        </w:rPr>
        <w:t>is stored in a new functional module within the Service Framework where the service producer is deployed. When the binding is changed, e.g., the service instance is scaling in/out or failure, the communication peer does not need to be aware. Thus the high reliability can be reached if the service instance to be communicated is replaced, e.g. due to failure.</w:t>
      </w:r>
    </w:p>
    <w:p w14:paraId="61E93D62" w14:textId="77777777" w:rsidR="0016042A" w:rsidRDefault="0016042A" w:rsidP="0016042A">
      <w:pPr>
        <w:pStyle w:val="Heading3"/>
      </w:pPr>
      <w:bookmarkStart w:id="6" w:name="_Toc528329271"/>
      <w:bookmarkStart w:id="7" w:name="_Toc528329536"/>
      <w:r>
        <w:t>6.</w:t>
      </w:r>
      <w:r>
        <w:rPr>
          <w:rFonts w:hint="eastAsia"/>
          <w:lang w:eastAsia="zh-CN"/>
        </w:rPr>
        <w:t>15</w:t>
      </w:r>
      <w:r>
        <w:rPr>
          <w:rFonts w:hint="eastAsia"/>
        </w:rPr>
        <w:t>.</w:t>
      </w:r>
      <w:r>
        <w:t>2</w:t>
      </w:r>
      <w:r>
        <w:tab/>
        <w:t>High level description</w:t>
      </w:r>
      <w:bookmarkEnd w:id="6"/>
      <w:bookmarkEnd w:id="7"/>
    </w:p>
    <w:p w14:paraId="4BE4D668" w14:textId="77777777" w:rsidR="0016042A" w:rsidRPr="007557EE" w:rsidRDefault="0016042A" w:rsidP="0016042A">
      <w:r w:rsidRPr="007557EE">
        <w:t>Similar as the definition of the AMF Instance at Rel-15, it is assume</w:t>
      </w:r>
      <w:r>
        <w:t>d</w:t>
      </w:r>
      <w:r w:rsidRPr="007557EE">
        <w:t xml:space="preserve"> </w:t>
      </w:r>
      <w:r>
        <w:t xml:space="preserve">that the </w:t>
      </w:r>
      <w:r w:rsidRPr="004B7FA1">
        <w:t xml:space="preserve">service instance </w:t>
      </w:r>
      <w:r w:rsidRPr="00CA2102">
        <w:t xml:space="preserve">is identified by </w:t>
      </w:r>
      <w:r>
        <w:t xml:space="preserve">a </w:t>
      </w:r>
      <w:r w:rsidRPr="00CA2102">
        <w:t xml:space="preserve">Service Set </w:t>
      </w:r>
      <w:r>
        <w:t xml:space="preserve">ID </w:t>
      </w:r>
      <w:r w:rsidRPr="00CA2102">
        <w:t xml:space="preserve">and Instance </w:t>
      </w:r>
      <w:r>
        <w:rPr>
          <w:rFonts w:hint="eastAsia"/>
          <w:lang w:eastAsia="zh-CN"/>
        </w:rPr>
        <w:t>P</w:t>
      </w:r>
      <w:r>
        <w:t>ointer</w:t>
      </w:r>
      <w:r w:rsidRPr="00CA2102">
        <w:t xml:space="preserve">. </w:t>
      </w:r>
      <w:r w:rsidRPr="007557EE">
        <w:t xml:space="preserve">When the Service </w:t>
      </w:r>
      <w:r>
        <w:t>Producer</w:t>
      </w:r>
      <w:r w:rsidRPr="007557EE">
        <w:t xml:space="preserve"> Instance is communicated per the Service Consumer request, the Service </w:t>
      </w:r>
      <w:r>
        <w:t>Producer</w:t>
      </w:r>
      <w:r w:rsidRPr="007557EE">
        <w:t xml:space="preserve"> Instance </w:t>
      </w:r>
      <w:r>
        <w:t>provide</w:t>
      </w:r>
      <w:r w:rsidRPr="007557EE">
        <w:t>s a binding identifier (i.e. binding ID) and returned</w:t>
      </w:r>
      <w:r>
        <w:rPr>
          <w:rFonts w:hint="eastAsia"/>
          <w:lang w:eastAsia="zh-CN"/>
        </w:rPr>
        <w:t xml:space="preserve"> it</w:t>
      </w:r>
      <w:r w:rsidRPr="007557EE">
        <w:t xml:space="preserve"> to the Service Consumer. </w:t>
      </w:r>
      <w:r>
        <w:t>The Service Consumer use the binding ID to identify the Producer</w:t>
      </w:r>
      <w:r w:rsidRPr="00A66985">
        <w:t xml:space="preserve"> Instance</w:t>
      </w:r>
      <w:r>
        <w:t xml:space="preserve"> to be contacted. </w:t>
      </w:r>
      <w:r w:rsidRPr="007557EE">
        <w:t>T</w:t>
      </w:r>
      <w:r>
        <w:t>wo</w:t>
      </w:r>
      <w:r w:rsidRPr="007557EE">
        <w:t xml:space="preserve"> type</w:t>
      </w:r>
      <w:r>
        <w:t>s</w:t>
      </w:r>
      <w:r w:rsidRPr="007557EE">
        <w:t xml:space="preserve"> of binding</w:t>
      </w:r>
      <w:r>
        <w:t>s</w:t>
      </w:r>
      <w:r w:rsidRPr="007557EE">
        <w:t xml:space="preserve"> ID </w:t>
      </w:r>
      <w:r>
        <w:t>are</w:t>
      </w:r>
      <w:r w:rsidRPr="007557EE">
        <w:t xml:space="preserve"> defined:</w:t>
      </w:r>
    </w:p>
    <w:p w14:paraId="25022CA6" w14:textId="77777777" w:rsidR="0016042A" w:rsidRPr="00FA4F39" w:rsidRDefault="0016042A" w:rsidP="0016042A">
      <w:pPr>
        <w:pStyle w:val="B1"/>
        <w:rPr>
          <w:lang w:val="en-US"/>
        </w:rPr>
      </w:pPr>
      <w:r w:rsidRPr="007557EE">
        <w:t>-</w:t>
      </w:r>
      <w:r w:rsidRPr="007557EE">
        <w:tab/>
        <w:t>Service Set ID</w:t>
      </w:r>
      <w:r>
        <w:t xml:space="preserve"> based</w:t>
      </w:r>
      <w:r w:rsidRPr="007557EE">
        <w:t xml:space="preserve">, bind to a service set </w:t>
      </w:r>
      <w:r>
        <w:rPr>
          <w:rFonts w:hint="eastAsia"/>
          <w:lang w:eastAsia="zh-CN"/>
        </w:rPr>
        <w:t xml:space="preserve"> and is</w:t>
      </w:r>
      <w:r w:rsidRPr="007557EE">
        <w:t xml:space="preserve"> not </w:t>
      </w:r>
      <w:r>
        <w:t>limited to a dedicated Instance.</w:t>
      </w:r>
    </w:p>
    <w:p w14:paraId="5F77A01D" w14:textId="77777777" w:rsidR="0016042A" w:rsidRPr="00784EF7" w:rsidRDefault="0016042A" w:rsidP="0016042A">
      <w:pPr>
        <w:pStyle w:val="B1"/>
      </w:pPr>
      <w:r w:rsidRPr="007557EE">
        <w:t>-</w:t>
      </w:r>
      <w:r w:rsidRPr="007557EE">
        <w:tab/>
      </w:r>
      <w:r w:rsidRPr="002B389E">
        <w:t xml:space="preserve">Service Set </w:t>
      </w:r>
      <w:r>
        <w:rPr>
          <w:lang w:val="en-US"/>
        </w:rPr>
        <w:t xml:space="preserve">ID </w:t>
      </w:r>
      <w:r w:rsidRPr="002B389E">
        <w:t xml:space="preserve">and Instance </w:t>
      </w:r>
      <w:r>
        <w:rPr>
          <w:rFonts w:hint="eastAsia"/>
          <w:lang w:eastAsia="zh-CN"/>
        </w:rPr>
        <w:t>P</w:t>
      </w:r>
      <w:r>
        <w:t>ointer based</w:t>
      </w:r>
      <w:r>
        <w:rPr>
          <w:lang w:val="en-US"/>
        </w:rPr>
        <w:t>.</w:t>
      </w:r>
      <w:r w:rsidRPr="007557EE">
        <w:t xml:space="preserve"> </w:t>
      </w:r>
      <w:r w:rsidRPr="009F5DEF">
        <w:t xml:space="preserve">Depending on the meaning of </w:t>
      </w:r>
      <w:r>
        <w:t xml:space="preserve"> binding</w:t>
      </w:r>
      <w:r w:rsidRPr="009F5DEF">
        <w:t xml:space="preserve"> ID, it can be</w:t>
      </w:r>
      <w:r>
        <w:rPr>
          <w:lang w:val="en-US"/>
        </w:rPr>
        <w:t xml:space="preserve"> </w:t>
      </w:r>
      <w:r w:rsidRPr="007557EE">
        <w:t>b</w:t>
      </w:r>
      <w:r>
        <w:rPr>
          <w:lang w:val="en-US"/>
        </w:rPr>
        <w:t>ound</w:t>
      </w:r>
      <w:r w:rsidRPr="007557EE">
        <w:t xml:space="preserve"> to a </w:t>
      </w:r>
      <w:r>
        <w:rPr>
          <w:lang w:val="en-US"/>
        </w:rPr>
        <w:t xml:space="preserve">specific </w:t>
      </w:r>
      <w:r w:rsidRPr="007557EE">
        <w:t xml:space="preserve">service instance but the service instance can be </w:t>
      </w:r>
      <w:r>
        <w:rPr>
          <w:lang w:val="en-US"/>
        </w:rPr>
        <w:t>replac</w:t>
      </w:r>
      <w:r w:rsidRPr="007557EE">
        <w:t>ed</w:t>
      </w:r>
      <w:r>
        <w:rPr>
          <w:lang w:val="en-US"/>
        </w:rPr>
        <w:t xml:space="preserve">, or only to </w:t>
      </w:r>
      <w:r w:rsidRPr="009F5DEF">
        <w:t>one dedicated Instance</w:t>
      </w:r>
      <w:r>
        <w:rPr>
          <w:lang w:val="en-US"/>
        </w:rPr>
        <w:t>.</w:t>
      </w:r>
    </w:p>
    <w:p w14:paraId="0B466123" w14:textId="77777777" w:rsidR="0016042A" w:rsidRDefault="0016042A" w:rsidP="0016042A">
      <w:pPr>
        <w:rPr>
          <w:lang w:eastAsia="zh-CN"/>
        </w:rPr>
      </w:pPr>
      <w:r>
        <w:t xml:space="preserve">The Service Consumer </w:t>
      </w:r>
      <w:r w:rsidRPr="00EA7072">
        <w:t xml:space="preserve">instance </w:t>
      </w:r>
      <w:r>
        <w:t xml:space="preserve">stores the received binding ID until the UE context is released, and </w:t>
      </w:r>
      <w:r w:rsidRPr="00EA7072">
        <w:t>include</w:t>
      </w:r>
      <w:r>
        <w:t>s</w:t>
      </w:r>
      <w:r w:rsidRPr="00EA7072">
        <w:t xml:space="preserve"> </w:t>
      </w:r>
      <w:r>
        <w:t xml:space="preserve">it in </w:t>
      </w:r>
      <w:r>
        <w:rPr>
          <w:lang w:val="en-US"/>
        </w:rPr>
        <w:t xml:space="preserve">the following </w:t>
      </w:r>
      <w:r>
        <w:t xml:space="preserve">request targeted to the same </w:t>
      </w:r>
      <w:r>
        <w:rPr>
          <w:rFonts w:hint="eastAsia"/>
          <w:lang w:eastAsia="zh-CN"/>
        </w:rPr>
        <w:t xml:space="preserve">Producer </w:t>
      </w:r>
      <w:r>
        <w:t xml:space="preserve">Service. </w:t>
      </w:r>
      <w:r w:rsidRPr="00EA7072">
        <w:t xml:space="preserve">When </w:t>
      </w:r>
      <w:r>
        <w:t xml:space="preserve">the message </w:t>
      </w:r>
      <w:r>
        <w:rPr>
          <w:rFonts w:hint="eastAsia"/>
          <w:lang w:eastAsia="zh-CN"/>
        </w:rPr>
        <w:t>reaches</w:t>
      </w:r>
      <w:r>
        <w:t xml:space="preserve"> the Unit where the service producer instance is located</w:t>
      </w:r>
      <w:r w:rsidRPr="00EA7072">
        <w:t xml:space="preserve">, it </w:t>
      </w:r>
      <w:r>
        <w:t>is routed to a service producer instance based on</w:t>
      </w:r>
      <w:r w:rsidRPr="00EA7072">
        <w:t xml:space="preserve"> the binding ID</w:t>
      </w:r>
      <w:r>
        <w:t xml:space="preserve"> included in the message. The binding between the binding ID and a service producer instance </w:t>
      </w:r>
      <w:r w:rsidRPr="006156E9">
        <w:t>is</w:t>
      </w:r>
      <w:r>
        <w:t xml:space="preserve"> stored within the Unit, e.g. framework function. </w:t>
      </w:r>
      <w:r>
        <w:rPr>
          <w:lang w:val="x-none"/>
        </w:rPr>
        <w:t>The</w:t>
      </w:r>
      <w:r>
        <w:rPr>
          <w:rFonts w:hint="eastAsia"/>
          <w:lang w:val="x-none" w:eastAsia="zh-CN"/>
        </w:rPr>
        <w:t xml:space="preserve"> service producer</w:t>
      </w:r>
      <w:r>
        <w:rPr>
          <w:lang w:val="x-none"/>
        </w:rPr>
        <w:t xml:space="preserve"> instance may change, while the binding I</w:t>
      </w:r>
      <w:r>
        <w:rPr>
          <w:rFonts w:hint="eastAsia"/>
          <w:lang w:val="x-none" w:eastAsia="zh-CN"/>
        </w:rPr>
        <w:t xml:space="preserve">D </w:t>
      </w:r>
      <w:r>
        <w:t>exposed to the Service Consumer</w:t>
      </w:r>
      <w:r>
        <w:rPr>
          <w:lang w:val="x-none"/>
        </w:rPr>
        <w:t xml:space="preserve"> remains the same. </w:t>
      </w:r>
      <w:r>
        <w:t xml:space="preserve"> In that case different transactions </w:t>
      </w:r>
      <w:r w:rsidRPr="00DA7A61">
        <w:t>may reach to different Service Instance even using the same binding ID</w:t>
      </w:r>
      <w:r>
        <w:t>.</w:t>
      </w:r>
    </w:p>
    <w:p w14:paraId="26094512" w14:textId="77777777" w:rsidR="0016042A" w:rsidRDefault="0016042A" w:rsidP="0016042A">
      <w:pPr>
        <w:rPr>
          <w:lang w:eastAsia="zh-CN"/>
        </w:rPr>
      </w:pPr>
      <w:r>
        <w:rPr>
          <w:rFonts w:hint="eastAsia"/>
          <w:lang w:eastAsia="zh-CN"/>
        </w:rPr>
        <w:lastRenderedPageBreak/>
        <w:t xml:space="preserve">The </w:t>
      </w:r>
      <w:r>
        <w:rPr>
          <w:lang w:eastAsia="zh-CN"/>
        </w:rPr>
        <w:t xml:space="preserve">UE context are shared among the </w:t>
      </w:r>
      <w:r>
        <w:rPr>
          <w:rFonts w:hint="eastAsia"/>
          <w:lang w:eastAsia="zh-CN"/>
        </w:rPr>
        <w:t xml:space="preserve">NF/Service Instance </w:t>
      </w:r>
      <w:r>
        <w:rPr>
          <w:lang w:eastAsia="zh-CN"/>
        </w:rPr>
        <w:t>with</w:t>
      </w:r>
      <w:r>
        <w:rPr>
          <w:rFonts w:hint="eastAsia"/>
          <w:lang w:eastAsia="zh-CN"/>
        </w:rPr>
        <w:t>in t</w:t>
      </w:r>
      <w:r>
        <w:rPr>
          <w:lang w:eastAsia="zh-CN"/>
        </w:rPr>
        <w:t xml:space="preserve">he same NF/Service set. If one NF/Service Instance fails, the message targeting to the failed NF/Service Instance is routed to another NF/Service Instance within the same NF/Service set. The replacing NF/Service Instance retrieve the UE contexts to handle the incoming message. Thus the high reliability can be achieved. How to select the replacing NF/Service Instance is implemented as below:   </w:t>
      </w:r>
    </w:p>
    <w:p w14:paraId="4CAB96B6" w14:textId="77777777" w:rsidR="0016042A" w:rsidRPr="00622528" w:rsidRDefault="0016042A" w:rsidP="0016042A">
      <w:pPr>
        <w:pStyle w:val="B1"/>
      </w:pPr>
      <w:r>
        <w:rPr>
          <w:rFonts w:hint="eastAsia"/>
          <w:lang w:eastAsia="zh-CN"/>
        </w:rPr>
        <w:t>-</w:t>
      </w:r>
      <w:r>
        <w:rPr>
          <w:rFonts w:hint="eastAsia"/>
          <w:lang w:eastAsia="zh-CN"/>
        </w:rPr>
        <w:tab/>
        <w:t xml:space="preserve">If </w:t>
      </w:r>
      <w:r>
        <w:rPr>
          <w:lang w:eastAsia="zh-CN"/>
        </w:rPr>
        <w:t xml:space="preserve">not all </w:t>
      </w:r>
      <w:r>
        <w:rPr>
          <w:rFonts w:hint="eastAsia"/>
          <w:lang w:eastAsia="zh-CN"/>
        </w:rPr>
        <w:t xml:space="preserve">the NF/Service Set </w:t>
      </w:r>
      <w:r>
        <w:rPr>
          <w:lang w:eastAsia="zh-CN"/>
        </w:rPr>
        <w:t xml:space="preserve">instance </w:t>
      </w:r>
      <w:r>
        <w:rPr>
          <w:rFonts w:hint="eastAsia"/>
          <w:lang w:eastAsia="zh-CN"/>
        </w:rPr>
        <w:t>within the same Units</w:t>
      </w:r>
      <w:r>
        <w:rPr>
          <w:lang w:eastAsia="zh-CN"/>
        </w:rPr>
        <w:t xml:space="preserve"> are failure, based on the binding ID type the Framework Function avoid select the failed NF/Service instance or reselect another NF Service Instance based on the preconfigured rule via OAM, e.g. when the NF/Service Instance-1 is failure it is replaced by NF/Service Instance -5.</w:t>
      </w:r>
    </w:p>
    <w:p w14:paraId="6DC18F6B" w14:textId="77777777" w:rsidR="0016042A" w:rsidRDefault="0016042A" w:rsidP="0016042A">
      <w:pPr>
        <w:pStyle w:val="B1"/>
      </w:pPr>
      <w:r>
        <w:rPr>
          <w:rFonts w:hint="eastAsia"/>
          <w:lang w:eastAsia="zh-CN"/>
        </w:rPr>
        <w:t>-</w:t>
      </w:r>
      <w:r>
        <w:rPr>
          <w:rFonts w:hint="eastAsia"/>
          <w:lang w:eastAsia="zh-CN"/>
        </w:rPr>
        <w:tab/>
      </w:r>
      <w:r>
        <w:t xml:space="preserve">If a NF/Service Set is </w:t>
      </w:r>
      <w:r>
        <w:rPr>
          <w:lang w:eastAsia="zh-CN"/>
        </w:rPr>
        <w:t>spread</w:t>
      </w:r>
      <w:r>
        <w:t xml:space="preserve"> across multiple Units in different DCs, and </w:t>
      </w:r>
      <w:r w:rsidRPr="009B461C">
        <w:t xml:space="preserve">all the NF/Service Set instance within the same Units are failure </w:t>
      </w:r>
      <w:r>
        <w:t xml:space="preserve">(which does not happen often) and if there are binding IDs bound to NF/Service instances in the failed Unit, the NRF notifies the communication peers of the NF/Service Set of the Unit failure event. Upon receiving the Unit failover notification, the communication peer re-selects a target Unit Address based on the NF/Service Set ID, and send messages to the target Unit using the same binding ID. The Service Framework Function in the target Unit selects a target NF/Service instance based on the binding ID and preconfigured rule. </w:t>
      </w:r>
    </w:p>
    <w:p w14:paraId="35A7EAC4" w14:textId="77777777" w:rsidR="0016042A" w:rsidRPr="00DE0AC4" w:rsidRDefault="0016042A" w:rsidP="0016042A">
      <w:pPr>
        <w:pStyle w:val="B1"/>
      </w:pPr>
      <w:r>
        <w:rPr>
          <w:rFonts w:hint="eastAsia"/>
          <w:lang w:eastAsia="zh-CN"/>
        </w:rPr>
        <w:t>-</w:t>
      </w:r>
      <w:r>
        <w:rPr>
          <w:rFonts w:hint="eastAsia"/>
          <w:lang w:eastAsia="zh-CN"/>
        </w:rPr>
        <w:tab/>
      </w:r>
      <w:r>
        <w:t xml:space="preserve">The replacing NF/Service Instance updates the </w:t>
      </w:r>
      <w:r w:rsidRPr="003215B7">
        <w:t>Service Consumer instance</w:t>
      </w:r>
      <w:r>
        <w:t xml:space="preserve"> with a new binding ID.</w:t>
      </w:r>
    </w:p>
    <w:p w14:paraId="05E63474" w14:textId="77777777" w:rsidR="0016042A" w:rsidRDefault="0016042A" w:rsidP="0016042A">
      <w:pPr>
        <w:pStyle w:val="Heading3"/>
      </w:pPr>
      <w:bookmarkStart w:id="8" w:name="_Toc528329272"/>
      <w:bookmarkStart w:id="9" w:name="_Toc528329537"/>
      <w:r>
        <w:t>6.</w:t>
      </w:r>
      <w:r>
        <w:rPr>
          <w:rFonts w:hint="eastAsia"/>
          <w:lang w:eastAsia="zh-CN"/>
        </w:rPr>
        <w:t>15</w:t>
      </w:r>
      <w:r>
        <w:rPr>
          <w:rFonts w:hint="eastAsia"/>
        </w:rPr>
        <w:t>.</w:t>
      </w:r>
      <w:r>
        <w:t>3</w:t>
      </w:r>
      <w:r>
        <w:tab/>
      </w:r>
      <w:r>
        <w:rPr>
          <w:rFonts w:hint="eastAsia"/>
          <w:lang w:eastAsia="zh-CN"/>
        </w:rPr>
        <w:t>I</w:t>
      </w:r>
      <w:r>
        <w:t>llustrated procedures</w:t>
      </w:r>
      <w:bookmarkEnd w:id="8"/>
      <w:bookmarkEnd w:id="9"/>
    </w:p>
    <w:p w14:paraId="6B76F20C" w14:textId="77777777" w:rsidR="0016042A" w:rsidRPr="00781E59" w:rsidRDefault="0016042A" w:rsidP="0016042A">
      <w:pPr>
        <w:rPr>
          <w:bCs/>
        </w:rPr>
      </w:pPr>
      <w:r w:rsidRPr="00D2562A">
        <w:rPr>
          <w:bCs/>
        </w:rPr>
        <w:t xml:space="preserve">The below procedure illustrate how to </w:t>
      </w:r>
      <w:r>
        <w:rPr>
          <w:bCs/>
        </w:rPr>
        <w:t xml:space="preserve">exchange the </w:t>
      </w:r>
      <w:r w:rsidRPr="00D2562A">
        <w:rPr>
          <w:bCs/>
        </w:rPr>
        <w:t xml:space="preserve">binding </w:t>
      </w:r>
      <w:r>
        <w:rPr>
          <w:bCs/>
        </w:rPr>
        <w:t xml:space="preserve">ID </w:t>
      </w:r>
      <w:r w:rsidRPr="00D2562A">
        <w:rPr>
          <w:bCs/>
        </w:rPr>
        <w:t xml:space="preserve">between the </w:t>
      </w:r>
      <w:r>
        <w:rPr>
          <w:bCs/>
        </w:rPr>
        <w:t>consum</w:t>
      </w:r>
      <w:r w:rsidRPr="00D2562A">
        <w:rPr>
          <w:bCs/>
        </w:rPr>
        <w:t xml:space="preserve">er and </w:t>
      </w:r>
      <w:r>
        <w:rPr>
          <w:bCs/>
        </w:rPr>
        <w:t>produc</w:t>
      </w:r>
      <w:r w:rsidRPr="00D2562A">
        <w:rPr>
          <w:bCs/>
        </w:rPr>
        <w:t>er.</w:t>
      </w:r>
      <w:r>
        <w:rPr>
          <w:bCs/>
        </w:rPr>
        <w:t xml:space="preserve"> And how the message is routed based on binding ID</w:t>
      </w:r>
      <w:r w:rsidRPr="00D2562A">
        <w:rPr>
          <w:bCs/>
        </w:rPr>
        <w:t>.</w:t>
      </w:r>
    </w:p>
    <w:p w14:paraId="4D30A122" w14:textId="77777777" w:rsidR="0016042A" w:rsidRDefault="0016042A" w:rsidP="0016042A">
      <w:pPr>
        <w:pStyle w:val="TH"/>
      </w:pPr>
      <w:r>
        <w:object w:dxaOrig="8475" w:dyaOrig="8910" w14:anchorId="4139D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400.9pt" o:ole="">
            <v:imagedata r:id="rId7" o:title=""/>
          </v:shape>
          <o:OLEObject Type="Embed" ProgID="Visio.Drawing.15" ShapeID="_x0000_i1025" DrawAspect="Content" ObjectID="_1604230709" r:id="rId8"/>
        </w:object>
      </w:r>
    </w:p>
    <w:p w14:paraId="5DA2690C" w14:textId="77777777" w:rsidR="0016042A" w:rsidRPr="000344F6" w:rsidRDefault="0016042A" w:rsidP="0016042A">
      <w:pPr>
        <w:pStyle w:val="TF"/>
      </w:pPr>
      <w:r>
        <w:rPr>
          <w:rFonts w:hint="eastAsia"/>
        </w:rPr>
        <w:t xml:space="preserve">Figure </w:t>
      </w:r>
      <w:r>
        <w:t>6.</w:t>
      </w:r>
      <w:r>
        <w:rPr>
          <w:rFonts w:hint="eastAsia"/>
          <w:lang w:eastAsia="zh-CN"/>
        </w:rPr>
        <w:t>15</w:t>
      </w:r>
      <w:r>
        <w:t>.3-1 Binding information stored at the Framework Function and its usage</w:t>
      </w:r>
    </w:p>
    <w:p w14:paraId="3AA4C714" w14:textId="77777777" w:rsidR="0016042A" w:rsidRDefault="0016042A" w:rsidP="0016042A">
      <w:pPr>
        <w:rPr>
          <w:lang w:val="en-US"/>
        </w:rPr>
      </w:pPr>
      <w:r>
        <w:rPr>
          <w:lang w:val="en-US"/>
        </w:rPr>
        <w:t>The binding between</w:t>
      </w:r>
      <w:r>
        <w:rPr>
          <w:rFonts w:hint="eastAsia"/>
          <w:lang w:val="en-US" w:eastAsia="zh-CN"/>
        </w:rPr>
        <w:t xml:space="preserve"> the</w:t>
      </w:r>
      <w:r>
        <w:rPr>
          <w:lang w:val="en-US"/>
        </w:rPr>
        <w:t xml:space="preserve"> service instance and the binding </w:t>
      </w:r>
      <w:r w:rsidRPr="00B929E5">
        <w:rPr>
          <w:lang w:val="en-US"/>
        </w:rPr>
        <w:t xml:space="preserve">ID is </w:t>
      </w:r>
      <w:r>
        <w:rPr>
          <w:rFonts w:hint="eastAsia"/>
          <w:lang w:val="en-US" w:eastAsia="zh-CN"/>
        </w:rPr>
        <w:t xml:space="preserve">maintained </w:t>
      </w:r>
      <w:r w:rsidRPr="00B929E5">
        <w:rPr>
          <w:lang w:val="en-US"/>
        </w:rPr>
        <w:t xml:space="preserve">within the </w:t>
      </w:r>
      <w:r>
        <w:rPr>
          <w:lang w:val="en-US"/>
        </w:rPr>
        <w:t>Unit, e.g. by the Framework Function</w:t>
      </w:r>
      <w:r w:rsidRPr="00B929E5">
        <w:rPr>
          <w:lang w:val="en-US"/>
        </w:rPr>
        <w:t xml:space="preserve">. As an example, the binding can be established when the service instance is started, e.g. as part of the service instance registration procedure. The </w:t>
      </w:r>
      <w:r>
        <w:rPr>
          <w:lang w:val="en-US"/>
        </w:rPr>
        <w:t xml:space="preserve">Service Framework includes a function module which </w:t>
      </w:r>
      <w:r w:rsidRPr="00B929E5">
        <w:rPr>
          <w:lang w:val="en-US"/>
        </w:rPr>
        <w:t>stores the following information:</w:t>
      </w:r>
      <w:r w:rsidRPr="00544EA7">
        <w:rPr>
          <w:lang w:val="en-US"/>
        </w:rPr>
        <w:t xml:space="preserve"> the Service Set</w:t>
      </w:r>
      <w:r>
        <w:rPr>
          <w:lang w:val="en-US"/>
        </w:rPr>
        <w:t xml:space="preserve"> ID</w:t>
      </w:r>
      <w:r w:rsidRPr="00544EA7">
        <w:rPr>
          <w:lang w:val="en-US"/>
        </w:rPr>
        <w:t>, Instance Pointer, IP address. Thus no matter</w:t>
      </w:r>
      <w:r>
        <w:rPr>
          <w:lang w:val="en-US"/>
        </w:rPr>
        <w:t xml:space="preserve"> which type binding ID is used by the service instance later, the Function in the Unit, e.g. Framework Function, can always route the message to the service instance.</w:t>
      </w:r>
      <w:r w:rsidRPr="006E61A5">
        <w:rPr>
          <w:lang w:val="en-US"/>
        </w:rPr>
        <w:t xml:space="preserve"> </w:t>
      </w:r>
      <w:r w:rsidRPr="00013E7E">
        <w:rPr>
          <w:lang w:val="en-US"/>
        </w:rPr>
        <w:t>The service instance indicates the assigned binding ID to the Service Framework at the registration procedure, and Service Framework stores the assigned binding ID.</w:t>
      </w:r>
    </w:p>
    <w:p w14:paraId="5E761C50" w14:textId="77777777" w:rsidR="0016042A" w:rsidRPr="00013586" w:rsidRDefault="0016042A" w:rsidP="0016042A">
      <w:pPr>
        <w:rPr>
          <w:lang w:val="en-US"/>
        </w:rPr>
      </w:pPr>
      <w:r>
        <w:rPr>
          <w:lang w:val="en-US"/>
        </w:rPr>
        <w:t>Binding ID exchange between the consumer and producer:</w:t>
      </w:r>
    </w:p>
    <w:p w14:paraId="7428FEED" w14:textId="77777777" w:rsidR="0016042A" w:rsidRPr="00F0573C" w:rsidRDefault="0016042A" w:rsidP="0016042A">
      <w:pPr>
        <w:pStyle w:val="B1"/>
      </w:pPr>
      <w:r>
        <w:rPr>
          <w:rFonts w:hint="eastAsia"/>
          <w:lang w:val="en-US" w:eastAsia="zh-CN"/>
        </w:rPr>
        <w:t>1.</w:t>
      </w:r>
      <w:r>
        <w:rPr>
          <w:rFonts w:hint="eastAsia"/>
          <w:lang w:val="en-US" w:eastAsia="zh-CN"/>
        </w:rPr>
        <w:tab/>
      </w:r>
      <w:r>
        <w:t xml:space="preserve">The </w:t>
      </w:r>
      <w:r>
        <w:rPr>
          <w:lang w:val="en-US"/>
        </w:rPr>
        <w:t>consumer</w:t>
      </w:r>
      <w:r w:rsidRPr="000344F6">
        <w:t xml:space="preserve"> </w:t>
      </w:r>
      <w:r>
        <w:rPr>
          <w:lang w:val="en-US"/>
        </w:rPr>
        <w:t>allocates a</w:t>
      </w:r>
      <w:r w:rsidRPr="000344F6">
        <w:t xml:space="preserve"> </w:t>
      </w:r>
      <w:r>
        <w:t>binding ID</w:t>
      </w:r>
      <w:r>
        <w:rPr>
          <w:lang w:val="en-US"/>
        </w:rPr>
        <w:t>, which is related to the service consumer and used for following transaction request from the peer service instance</w:t>
      </w:r>
      <w:r w:rsidRPr="000344F6">
        <w:t xml:space="preserve">, and </w:t>
      </w:r>
      <w:r>
        <w:rPr>
          <w:lang w:val="en-US"/>
        </w:rPr>
        <w:t>include this information in the message sent to producer</w:t>
      </w:r>
      <w:r w:rsidRPr="000344F6">
        <w:t xml:space="preserve">. </w:t>
      </w:r>
      <w:r>
        <w:rPr>
          <w:lang w:val="en-US"/>
        </w:rPr>
        <w:t>The type of binding ID consumer allocated is per how the consumer prefer following transaction request from peer side communicate with it.</w:t>
      </w:r>
    </w:p>
    <w:p w14:paraId="63C8D071" w14:textId="77777777" w:rsidR="0016042A" w:rsidRPr="00D87DAC" w:rsidRDefault="0016042A" w:rsidP="0016042A">
      <w:pPr>
        <w:pStyle w:val="B2"/>
        <w:rPr>
          <w:lang w:eastAsia="zh-CN"/>
        </w:rPr>
      </w:pPr>
      <w:r w:rsidRPr="00D87DAC">
        <w:rPr>
          <w:lang w:eastAsia="zh-CN"/>
        </w:rPr>
        <w:t>If the following transaction request from peer side is preferred to be handled by any instance within the same service consumer set, the binding ID is Service Set ID based. If the following transaction request from peer side is prefer</w:t>
      </w:r>
      <w:r>
        <w:rPr>
          <w:rFonts w:hint="eastAsia"/>
          <w:lang w:eastAsia="zh-CN"/>
        </w:rPr>
        <w:t>red</w:t>
      </w:r>
      <w:r w:rsidRPr="00D87DAC">
        <w:rPr>
          <w:lang w:eastAsia="zh-CN"/>
        </w:rPr>
        <w:t xml:space="preserve"> to be handled by this instance, the binding ID is Service Set ID and Instance Pointer based.</w:t>
      </w:r>
    </w:p>
    <w:p w14:paraId="29F1731E" w14:textId="1C146765" w:rsidR="0016042A" w:rsidRDefault="0016042A" w:rsidP="0016042A">
      <w:pPr>
        <w:pStyle w:val="NO"/>
      </w:pPr>
      <w:r>
        <w:t xml:space="preserve">NOTE: the consumer's binding ID is included </w:t>
      </w:r>
      <w:r>
        <w:rPr>
          <w:rFonts w:hint="eastAsia"/>
          <w:lang w:eastAsia="zh-CN"/>
        </w:rPr>
        <w:t xml:space="preserve">only </w:t>
      </w:r>
      <w:r>
        <w:t>if the consumer can behave as service producer</w:t>
      </w:r>
    </w:p>
    <w:p w14:paraId="05083CEE" w14:textId="24F967B3" w:rsidR="002F6290" w:rsidRDefault="002F6290" w:rsidP="002F6290">
      <w:pPr>
        <w:pStyle w:val="EditorsNote"/>
        <w:rPr>
          <w:ins w:id="10" w:author="docomo rev2" w:date="2018-11-09T13:31:00Z"/>
        </w:rPr>
      </w:pPr>
      <w:ins w:id="11" w:author="docomo rev2" w:date="2018-11-09T13:31:00Z">
        <w:r>
          <w:t>Editor's note: It is FFS how the produ</w:t>
        </w:r>
        <w:r w:rsidR="000B3258">
          <w:t xml:space="preserve">cer knows the </w:t>
        </w:r>
      </w:ins>
      <w:ins w:id="12" w:author="docomo rev2" w:date="2018-11-09T13:32:00Z">
        <w:r w:rsidR="000B3258">
          <w:t xml:space="preserve">corresponding </w:t>
        </w:r>
      </w:ins>
      <w:ins w:id="13" w:author="docomo rev2" w:date="2018-11-09T13:31:00Z">
        <w:r>
          <w:t xml:space="preserve">service </w:t>
        </w:r>
      </w:ins>
      <w:ins w:id="14" w:author="docomo rev2" w:date="2018-11-09T13:32:00Z">
        <w:r w:rsidR="000B3258">
          <w:t xml:space="preserve">type for </w:t>
        </w:r>
      </w:ins>
      <w:ins w:id="15" w:author="docomo rev2" w:date="2018-11-09T13:31:00Z">
        <w:r>
          <w:t>the  consumer’s binding ID.</w:t>
        </w:r>
      </w:ins>
    </w:p>
    <w:p w14:paraId="2EDA073D" w14:textId="77777777" w:rsidR="0016042A" w:rsidRPr="00D87DAC" w:rsidRDefault="0016042A" w:rsidP="0016042A">
      <w:pPr>
        <w:pStyle w:val="B1"/>
        <w:rPr>
          <w:lang w:eastAsia="zh-CN"/>
        </w:rPr>
      </w:pPr>
      <w:r w:rsidRPr="00D87DAC">
        <w:rPr>
          <w:rFonts w:hint="eastAsia"/>
          <w:lang w:eastAsia="zh-CN"/>
        </w:rPr>
        <w:t>2.</w:t>
      </w:r>
      <w:r w:rsidRPr="00D87DAC">
        <w:rPr>
          <w:rFonts w:hint="eastAsia"/>
          <w:lang w:eastAsia="zh-CN"/>
        </w:rPr>
        <w:tab/>
      </w:r>
      <w:r w:rsidRPr="00D87DAC">
        <w:rPr>
          <w:lang w:eastAsia="zh-CN"/>
        </w:rPr>
        <w:t>The Function in the Unit, e.g. the framework function, selects the producer instance</w:t>
      </w:r>
      <w:r>
        <w:rPr>
          <w:lang w:eastAsia="zh-CN"/>
        </w:rPr>
        <w:t xml:space="preserve"> based on the previously stored association of binding ID and instance ID</w:t>
      </w:r>
      <w:r w:rsidRPr="00D87DAC">
        <w:rPr>
          <w:lang w:eastAsia="zh-CN"/>
        </w:rPr>
        <w:t>.</w:t>
      </w:r>
    </w:p>
    <w:p w14:paraId="7D54719E" w14:textId="77777777" w:rsidR="0016042A" w:rsidRPr="00D87DAC" w:rsidRDefault="0016042A" w:rsidP="0016042A">
      <w:pPr>
        <w:pStyle w:val="B1"/>
        <w:rPr>
          <w:lang w:eastAsia="zh-CN"/>
        </w:rPr>
      </w:pPr>
      <w:r w:rsidRPr="00D87DAC">
        <w:rPr>
          <w:rFonts w:hint="eastAsia"/>
          <w:lang w:eastAsia="zh-CN"/>
        </w:rPr>
        <w:lastRenderedPageBreak/>
        <w:t>3.</w:t>
      </w:r>
      <w:r w:rsidRPr="00D87DAC">
        <w:rPr>
          <w:rFonts w:hint="eastAsia"/>
          <w:lang w:eastAsia="zh-CN"/>
        </w:rPr>
        <w:tab/>
      </w:r>
      <w:r w:rsidRPr="00D87DAC">
        <w:rPr>
          <w:lang w:eastAsia="zh-CN"/>
        </w:rPr>
        <w:t>The Message 1 is forwarded to the selected producer instance.</w:t>
      </w:r>
    </w:p>
    <w:p w14:paraId="2B97BF06" w14:textId="77777777" w:rsidR="0016042A" w:rsidRPr="00D87DAC" w:rsidRDefault="0016042A" w:rsidP="0016042A">
      <w:pPr>
        <w:pStyle w:val="B1"/>
        <w:rPr>
          <w:lang w:eastAsia="zh-CN"/>
        </w:rPr>
      </w:pPr>
      <w:r w:rsidRPr="00D87DAC">
        <w:rPr>
          <w:rFonts w:hint="eastAsia"/>
          <w:lang w:eastAsia="zh-CN"/>
        </w:rPr>
        <w:t>4.</w:t>
      </w:r>
      <w:r w:rsidRPr="00D87DAC">
        <w:rPr>
          <w:rFonts w:hint="eastAsia"/>
          <w:lang w:eastAsia="zh-CN"/>
        </w:rPr>
        <w:tab/>
      </w:r>
      <w:r w:rsidRPr="00D87DAC">
        <w:rPr>
          <w:lang w:eastAsia="zh-CN"/>
        </w:rPr>
        <w:t>The producer instance provides a producer</w:t>
      </w:r>
      <w:r>
        <w:rPr>
          <w:lang w:eastAsia="zh-CN"/>
        </w:rPr>
        <w:t>'</w:t>
      </w:r>
      <w:r w:rsidRPr="00D87DAC">
        <w:rPr>
          <w:lang w:eastAsia="zh-CN"/>
        </w:rPr>
        <w:t>s binding ID to the consumer instance in response message. The type of binding ID allocated is similar as the step 1.</w:t>
      </w:r>
    </w:p>
    <w:p w14:paraId="77881022" w14:textId="77777777" w:rsidR="0016042A" w:rsidRPr="00D87DAC" w:rsidRDefault="0016042A" w:rsidP="0016042A">
      <w:pPr>
        <w:pStyle w:val="B1"/>
        <w:rPr>
          <w:lang w:eastAsia="zh-CN"/>
        </w:rPr>
      </w:pPr>
      <w:r w:rsidRPr="00D87DAC">
        <w:rPr>
          <w:rFonts w:hint="eastAsia"/>
          <w:lang w:eastAsia="zh-CN"/>
        </w:rPr>
        <w:t>5.</w:t>
      </w:r>
      <w:r w:rsidRPr="00D87DAC">
        <w:rPr>
          <w:rFonts w:hint="eastAsia"/>
          <w:lang w:eastAsia="zh-CN"/>
        </w:rPr>
        <w:tab/>
      </w:r>
      <w:r w:rsidRPr="00D87DAC">
        <w:rPr>
          <w:lang w:eastAsia="zh-CN"/>
        </w:rPr>
        <w:t>The response message is forwarded to the Consumer. The Consumer stores the received Producer</w:t>
      </w:r>
      <w:r>
        <w:rPr>
          <w:lang w:eastAsia="zh-CN"/>
        </w:rPr>
        <w:t>'</w:t>
      </w:r>
      <w:r w:rsidRPr="00D87DAC">
        <w:rPr>
          <w:lang w:eastAsia="zh-CN"/>
        </w:rPr>
        <w:t>s binding ID as part of the UE context.</w:t>
      </w:r>
    </w:p>
    <w:p w14:paraId="39DFE914" w14:textId="77777777" w:rsidR="0016042A" w:rsidRPr="00D87DAC" w:rsidRDefault="0016042A" w:rsidP="0016042A">
      <w:pPr>
        <w:pStyle w:val="B1"/>
        <w:rPr>
          <w:lang w:eastAsia="zh-CN"/>
        </w:rPr>
      </w:pPr>
      <w:r w:rsidRPr="00D87DAC">
        <w:rPr>
          <w:lang w:eastAsia="zh-CN"/>
        </w:rPr>
        <w:t>Binding ID usage for the following transaction:</w:t>
      </w:r>
    </w:p>
    <w:p w14:paraId="5DFD8080" w14:textId="77777777" w:rsidR="0016042A" w:rsidRPr="00D87DAC" w:rsidRDefault="0016042A" w:rsidP="0016042A">
      <w:pPr>
        <w:pStyle w:val="B1"/>
        <w:rPr>
          <w:lang w:eastAsia="zh-CN"/>
        </w:rPr>
      </w:pPr>
      <w:r w:rsidRPr="00D87DAC">
        <w:rPr>
          <w:rFonts w:hint="eastAsia"/>
          <w:lang w:eastAsia="zh-CN"/>
        </w:rPr>
        <w:t>6.</w:t>
      </w:r>
      <w:r w:rsidRPr="00D87DAC">
        <w:rPr>
          <w:rFonts w:hint="eastAsia"/>
          <w:lang w:eastAsia="zh-CN"/>
        </w:rPr>
        <w:tab/>
      </w:r>
      <w:r w:rsidRPr="00D87DAC">
        <w:rPr>
          <w:lang w:eastAsia="zh-CN"/>
        </w:rPr>
        <w:t>Consumer sends message 2, including producer</w:t>
      </w:r>
      <w:r>
        <w:rPr>
          <w:lang w:eastAsia="zh-CN"/>
        </w:rPr>
        <w:t>'</w:t>
      </w:r>
      <w:r w:rsidRPr="00D87DAC">
        <w:rPr>
          <w:lang w:eastAsia="zh-CN"/>
        </w:rPr>
        <w:t>s binding ID received at step 5.</w:t>
      </w:r>
    </w:p>
    <w:p w14:paraId="61379F57" w14:textId="77777777" w:rsidR="0016042A" w:rsidRDefault="0016042A" w:rsidP="0016042A">
      <w:pPr>
        <w:pStyle w:val="B1"/>
        <w:rPr>
          <w:lang w:eastAsia="zh-CN"/>
        </w:rPr>
      </w:pPr>
      <w:r w:rsidRPr="00D87DAC">
        <w:rPr>
          <w:rFonts w:hint="eastAsia"/>
          <w:lang w:eastAsia="zh-CN"/>
        </w:rPr>
        <w:t>7.</w:t>
      </w:r>
      <w:r w:rsidRPr="00D87DAC">
        <w:rPr>
          <w:rFonts w:hint="eastAsia"/>
          <w:lang w:eastAsia="zh-CN"/>
        </w:rPr>
        <w:tab/>
      </w:r>
      <w:r>
        <w:rPr>
          <w:lang w:eastAsia="zh-CN"/>
        </w:rPr>
        <w:t>If the producer’s binding ID allocated at step 4 is the</w:t>
      </w:r>
      <w:r w:rsidRPr="00B7569A">
        <w:t xml:space="preserve"> </w:t>
      </w:r>
      <w:r w:rsidRPr="00B7569A">
        <w:rPr>
          <w:lang w:eastAsia="zh-CN"/>
        </w:rPr>
        <w:t>Service Se</w:t>
      </w:r>
      <w:r>
        <w:rPr>
          <w:lang w:eastAsia="zh-CN"/>
        </w:rPr>
        <w:t>t ID and Instance pointer based,</w:t>
      </w:r>
      <w:r>
        <w:rPr>
          <w:rFonts w:hint="eastAsia"/>
          <w:lang w:eastAsia="zh-CN"/>
        </w:rPr>
        <w:t xml:space="preserve"> </w:t>
      </w:r>
      <w:r w:rsidRPr="00D87DAC">
        <w:rPr>
          <w:lang w:eastAsia="zh-CN"/>
        </w:rPr>
        <w:t>Producer 1 is selected based on producer</w:t>
      </w:r>
      <w:r>
        <w:rPr>
          <w:lang w:eastAsia="zh-CN"/>
        </w:rPr>
        <w:t>'</w:t>
      </w:r>
      <w:r w:rsidRPr="00D87DAC">
        <w:rPr>
          <w:lang w:eastAsia="zh-CN"/>
        </w:rPr>
        <w:t>s binding ID.</w:t>
      </w:r>
    </w:p>
    <w:p w14:paraId="2DE8BB93" w14:textId="77777777" w:rsidR="0016042A" w:rsidRPr="00D87DAC" w:rsidRDefault="0016042A" w:rsidP="0016042A">
      <w:pPr>
        <w:pStyle w:val="B1"/>
        <w:rPr>
          <w:lang w:eastAsia="zh-CN"/>
        </w:rPr>
      </w:pPr>
      <w:r>
        <w:rPr>
          <w:rFonts w:hint="eastAsia"/>
          <w:lang w:eastAsia="zh-CN"/>
        </w:rPr>
        <w:t xml:space="preserve">  </w:t>
      </w:r>
      <w:r>
        <w:rPr>
          <w:rFonts w:hint="eastAsia"/>
          <w:lang w:eastAsia="zh-CN"/>
        </w:rPr>
        <w:tab/>
      </w:r>
      <w:r w:rsidRPr="00B7569A">
        <w:rPr>
          <w:lang w:eastAsia="zh-CN"/>
        </w:rPr>
        <w:t>If the producer’s binding ID allocated at step 4 is the Service Set ID based,</w:t>
      </w:r>
      <w:r>
        <w:rPr>
          <w:lang w:eastAsia="zh-CN"/>
        </w:rPr>
        <w:t xml:space="preserve"> the </w:t>
      </w:r>
      <w:r w:rsidRPr="00B7569A">
        <w:rPr>
          <w:lang w:eastAsia="zh-CN"/>
        </w:rPr>
        <w:t xml:space="preserve">Function in the Unit, e.g. the framework function, </w:t>
      </w:r>
      <w:r>
        <w:rPr>
          <w:lang w:eastAsia="zh-CN"/>
        </w:rPr>
        <w:t>re-</w:t>
      </w:r>
      <w:r w:rsidRPr="00B7569A">
        <w:rPr>
          <w:lang w:eastAsia="zh-CN"/>
        </w:rPr>
        <w:t>selects the producer instance.</w:t>
      </w:r>
      <w:r>
        <w:rPr>
          <w:lang w:eastAsia="zh-CN"/>
        </w:rPr>
        <w:t xml:space="preserve"> The re-selected producer instance may be different comparing to the Producer 1. In that case if the transaction need be routed to the same Producer Instance for following transaction, another information need be provided, e.g. a different binding information which is called as temporary binding ID defined in clause 6.9 is used.</w:t>
      </w:r>
    </w:p>
    <w:p w14:paraId="5470D09D" w14:textId="77777777" w:rsidR="0016042A" w:rsidRPr="00D87DAC" w:rsidRDefault="0016042A" w:rsidP="0016042A">
      <w:pPr>
        <w:pStyle w:val="B1"/>
        <w:rPr>
          <w:lang w:eastAsia="zh-CN"/>
        </w:rPr>
      </w:pPr>
      <w:r w:rsidRPr="00D87DAC">
        <w:rPr>
          <w:rFonts w:hint="eastAsia"/>
          <w:lang w:eastAsia="zh-CN"/>
        </w:rPr>
        <w:t>8.</w:t>
      </w:r>
      <w:r w:rsidRPr="00D87DAC">
        <w:rPr>
          <w:rFonts w:hint="eastAsia"/>
          <w:lang w:eastAsia="zh-CN"/>
        </w:rPr>
        <w:tab/>
      </w:r>
      <w:r w:rsidRPr="00D87DAC">
        <w:rPr>
          <w:lang w:eastAsia="zh-CN"/>
        </w:rPr>
        <w:t>Message 2 is forwarded to Producer 1.</w:t>
      </w:r>
    </w:p>
    <w:p w14:paraId="07000B8D" w14:textId="77777777" w:rsidR="0016042A" w:rsidRPr="00D87DAC" w:rsidRDefault="0016042A" w:rsidP="0016042A">
      <w:pPr>
        <w:pStyle w:val="B1"/>
        <w:rPr>
          <w:lang w:eastAsia="zh-CN"/>
        </w:rPr>
      </w:pPr>
      <w:r w:rsidRPr="00D87DAC">
        <w:rPr>
          <w:lang w:eastAsia="zh-CN"/>
        </w:rPr>
        <w:t>Binding information update:</w:t>
      </w:r>
    </w:p>
    <w:p w14:paraId="27C7E502" w14:textId="30D2C5C4" w:rsidR="0016042A" w:rsidRPr="00D87DAC" w:rsidRDefault="0016042A" w:rsidP="0016042A">
      <w:pPr>
        <w:pStyle w:val="B1"/>
        <w:rPr>
          <w:lang w:eastAsia="zh-CN"/>
        </w:rPr>
      </w:pPr>
      <w:r w:rsidRPr="00D87DAC">
        <w:rPr>
          <w:rFonts w:hint="eastAsia"/>
          <w:lang w:eastAsia="zh-CN"/>
        </w:rPr>
        <w:t>9.</w:t>
      </w:r>
      <w:r w:rsidRPr="00D87DAC">
        <w:rPr>
          <w:rFonts w:hint="eastAsia"/>
          <w:lang w:eastAsia="zh-CN"/>
        </w:rPr>
        <w:tab/>
      </w:r>
      <w:r w:rsidRPr="00D87DAC">
        <w:rPr>
          <w:lang w:eastAsia="zh-CN"/>
        </w:rPr>
        <w:t xml:space="preserve">The binding between the binding ID and Producer 1 is </w:t>
      </w:r>
      <w:del w:id="16" w:author="docomo rev2" w:date="2018-11-09T13:26:00Z">
        <w:r w:rsidRPr="00D87DAC" w:rsidDel="007D7EC6">
          <w:rPr>
            <w:lang w:eastAsia="zh-CN"/>
          </w:rPr>
          <w:delText>released</w:delText>
        </w:r>
      </w:del>
      <w:ins w:id="17" w:author="docomo rev2" w:date="2018-11-09T13:26:00Z">
        <w:r w:rsidR="007D7EC6">
          <w:rPr>
            <w:lang w:eastAsia="zh-CN"/>
          </w:rPr>
          <w:t>updated</w:t>
        </w:r>
      </w:ins>
      <w:r w:rsidRPr="00D87DAC">
        <w:rPr>
          <w:lang w:eastAsia="zh-CN"/>
        </w:rPr>
        <w:t>, e.g. due to producer instance</w:t>
      </w:r>
      <w:r>
        <w:rPr>
          <w:rFonts w:hint="eastAsia"/>
          <w:lang w:eastAsia="zh-CN"/>
        </w:rPr>
        <w:t xml:space="preserve"> </w:t>
      </w:r>
      <w:r>
        <w:rPr>
          <w:lang w:eastAsia="zh-CN"/>
        </w:rPr>
        <w:t>is deregistered</w:t>
      </w:r>
      <w:r w:rsidRPr="00D87DAC">
        <w:rPr>
          <w:lang w:eastAsia="zh-CN"/>
        </w:rPr>
        <w:t xml:space="preserve"> scale in/out.</w:t>
      </w:r>
    </w:p>
    <w:p w14:paraId="3AA94DD3" w14:textId="777E91F6" w:rsidR="0016042A" w:rsidRPr="00D87DAC" w:rsidRDefault="0016042A" w:rsidP="0016042A">
      <w:pPr>
        <w:pStyle w:val="B1"/>
        <w:rPr>
          <w:lang w:eastAsia="zh-CN"/>
        </w:rPr>
      </w:pPr>
      <w:r w:rsidRPr="00D87DAC">
        <w:rPr>
          <w:lang w:eastAsia="zh-CN"/>
        </w:rPr>
        <w:t xml:space="preserve">Message handling after the binding information is </w:t>
      </w:r>
      <w:del w:id="18" w:author="docomo rev2" w:date="2018-11-09T13:26:00Z">
        <w:r w:rsidRPr="00D87DAC" w:rsidDel="007D7EC6">
          <w:rPr>
            <w:lang w:eastAsia="zh-CN"/>
          </w:rPr>
          <w:delText>released</w:delText>
        </w:r>
      </w:del>
      <w:ins w:id="19" w:author="docomo rev2" w:date="2018-11-09T13:26:00Z">
        <w:r w:rsidR="007D7EC6">
          <w:rPr>
            <w:lang w:eastAsia="zh-CN"/>
          </w:rPr>
          <w:t>updated</w:t>
        </w:r>
      </w:ins>
      <w:r w:rsidRPr="00D87DAC">
        <w:rPr>
          <w:lang w:eastAsia="zh-CN"/>
        </w:rPr>
        <w:t>:</w:t>
      </w:r>
    </w:p>
    <w:p w14:paraId="0C1B782A" w14:textId="77777777" w:rsidR="0016042A" w:rsidRPr="00D87DAC" w:rsidRDefault="0016042A" w:rsidP="0016042A">
      <w:pPr>
        <w:pStyle w:val="B1"/>
        <w:rPr>
          <w:lang w:eastAsia="zh-CN"/>
        </w:rPr>
      </w:pPr>
      <w:r w:rsidRPr="00D87DAC">
        <w:rPr>
          <w:rFonts w:hint="eastAsia"/>
          <w:lang w:eastAsia="zh-CN"/>
        </w:rPr>
        <w:t>10.</w:t>
      </w:r>
      <w:r w:rsidRPr="00D87DAC">
        <w:rPr>
          <w:rFonts w:hint="eastAsia"/>
          <w:lang w:eastAsia="zh-CN"/>
        </w:rPr>
        <w:tab/>
      </w:r>
      <w:r w:rsidRPr="00D87DAC">
        <w:rPr>
          <w:lang w:eastAsia="zh-CN"/>
        </w:rPr>
        <w:t>The consumer sends Message 3 which include the producer</w:t>
      </w:r>
      <w:r>
        <w:rPr>
          <w:lang w:eastAsia="zh-CN"/>
        </w:rPr>
        <w:t>'</w:t>
      </w:r>
      <w:r w:rsidRPr="00D87DAC">
        <w:rPr>
          <w:lang w:eastAsia="zh-CN"/>
        </w:rPr>
        <w:t>s binding ID provided by Producer 1.</w:t>
      </w:r>
    </w:p>
    <w:p w14:paraId="14DD94F0" w14:textId="77777777" w:rsidR="0016042A" w:rsidRDefault="0016042A" w:rsidP="0016042A">
      <w:pPr>
        <w:pStyle w:val="B1"/>
        <w:rPr>
          <w:lang w:eastAsia="zh-CN"/>
        </w:rPr>
      </w:pPr>
      <w:r w:rsidRPr="00D87DAC">
        <w:rPr>
          <w:rFonts w:hint="eastAsia"/>
          <w:lang w:eastAsia="zh-CN"/>
        </w:rPr>
        <w:t>11.</w:t>
      </w:r>
      <w:r w:rsidRPr="00D87DAC">
        <w:rPr>
          <w:rFonts w:hint="eastAsia"/>
          <w:lang w:eastAsia="zh-CN"/>
        </w:rPr>
        <w:tab/>
      </w:r>
      <w:r w:rsidRPr="00D87DAC">
        <w:rPr>
          <w:lang w:eastAsia="zh-CN"/>
        </w:rPr>
        <w:t>Since there is no producer instance associated with the binding ID, but the binding ID includes the Service Set ID information, a new producer instance is selected based on Producer service set ID</w:t>
      </w:r>
      <w:r>
        <w:rPr>
          <w:rFonts w:hint="eastAsia"/>
          <w:lang w:eastAsia="zh-CN"/>
        </w:rPr>
        <w:t xml:space="preserve"> </w:t>
      </w:r>
      <w:r>
        <w:rPr>
          <w:lang w:eastAsia="zh-CN"/>
        </w:rPr>
        <w:t>and optional preconfigured rule</w:t>
      </w:r>
      <w:r w:rsidRPr="00D87DAC">
        <w:rPr>
          <w:lang w:eastAsia="zh-CN"/>
        </w:rPr>
        <w:t>.</w:t>
      </w:r>
      <w:r w:rsidRPr="00D87DAC">
        <w:rPr>
          <w:rFonts w:hint="eastAsia"/>
          <w:lang w:eastAsia="zh-CN"/>
        </w:rPr>
        <w:t>12.</w:t>
      </w:r>
      <w:r w:rsidRPr="00D87DAC">
        <w:rPr>
          <w:rFonts w:hint="eastAsia"/>
          <w:lang w:eastAsia="zh-CN"/>
        </w:rPr>
        <w:tab/>
      </w:r>
      <w:r w:rsidRPr="00D87DAC">
        <w:rPr>
          <w:lang w:eastAsia="zh-CN"/>
        </w:rPr>
        <w:t>Message 3 is forwarded to Producer 2.</w:t>
      </w:r>
    </w:p>
    <w:p w14:paraId="13A77F13" w14:textId="77777777" w:rsidR="0016042A" w:rsidRPr="00D87DAC" w:rsidRDefault="0016042A" w:rsidP="0016042A">
      <w:pPr>
        <w:pStyle w:val="B1"/>
        <w:rPr>
          <w:lang w:eastAsia="zh-CN"/>
        </w:rPr>
      </w:pPr>
      <w:r>
        <w:t xml:space="preserve">Editor's note: </w:t>
      </w:r>
      <w:r>
        <w:rPr>
          <w:rFonts w:hint="eastAsia"/>
          <w:lang w:eastAsia="zh-CN"/>
        </w:rPr>
        <w:tab/>
      </w:r>
      <w:r>
        <w:t>Producer 2 receives the request with the Pointer of Producer 1. It is FFS how the producer handles this mismatch.</w:t>
      </w:r>
    </w:p>
    <w:p w14:paraId="1BC2C51C" w14:textId="77777777" w:rsidR="0016042A" w:rsidRPr="00D87DAC" w:rsidRDefault="0016042A" w:rsidP="0016042A">
      <w:pPr>
        <w:pStyle w:val="B1"/>
        <w:rPr>
          <w:lang w:eastAsia="zh-CN"/>
        </w:rPr>
      </w:pPr>
      <w:r w:rsidRPr="00D87DAC">
        <w:rPr>
          <w:rFonts w:hint="eastAsia"/>
          <w:lang w:eastAsia="zh-CN"/>
        </w:rPr>
        <w:t>13.</w:t>
      </w:r>
      <w:r w:rsidRPr="00D87DAC">
        <w:rPr>
          <w:rFonts w:hint="eastAsia"/>
          <w:lang w:eastAsia="zh-CN"/>
        </w:rPr>
        <w:tab/>
      </w:r>
      <w:r w:rsidRPr="00D87DAC">
        <w:rPr>
          <w:lang w:eastAsia="zh-CN"/>
        </w:rPr>
        <w:t>The Producer 2</w:t>
      </w:r>
      <w:r w:rsidRPr="00DE0AC4">
        <w:rPr>
          <w:lang w:eastAsia="zh-CN"/>
        </w:rPr>
        <w:t xml:space="preserve"> </w:t>
      </w:r>
      <w:r>
        <w:rPr>
          <w:lang w:eastAsia="zh-CN"/>
        </w:rPr>
        <w:t>retrieve the UE context and</w:t>
      </w:r>
      <w:r w:rsidRPr="00D87DAC">
        <w:rPr>
          <w:lang w:eastAsia="zh-CN"/>
        </w:rPr>
        <w:t xml:space="preserve"> provides a new producer</w:t>
      </w:r>
      <w:r>
        <w:rPr>
          <w:lang w:eastAsia="zh-CN"/>
        </w:rPr>
        <w:t>'</w:t>
      </w:r>
      <w:r w:rsidRPr="00D87DAC">
        <w:rPr>
          <w:lang w:eastAsia="zh-CN"/>
        </w:rPr>
        <w:t>s binding ID which is associated with producer 2 or this Set.</w:t>
      </w:r>
    </w:p>
    <w:p w14:paraId="1A108869" w14:textId="77777777" w:rsidR="0016042A" w:rsidRDefault="0016042A" w:rsidP="0016042A">
      <w:pPr>
        <w:pStyle w:val="B1"/>
        <w:rPr>
          <w:lang w:eastAsia="zh-CN"/>
        </w:rPr>
      </w:pPr>
      <w:r w:rsidRPr="00D87DAC">
        <w:rPr>
          <w:rFonts w:hint="eastAsia"/>
          <w:lang w:eastAsia="zh-CN"/>
        </w:rPr>
        <w:t>14.</w:t>
      </w:r>
      <w:r w:rsidRPr="00D87DAC">
        <w:rPr>
          <w:rFonts w:hint="eastAsia"/>
          <w:lang w:eastAsia="zh-CN"/>
        </w:rPr>
        <w:tab/>
      </w:r>
      <w:r w:rsidRPr="00D87DAC">
        <w:rPr>
          <w:lang w:eastAsia="zh-CN"/>
        </w:rPr>
        <w:t>The response message is forwarded to the Consumer.</w:t>
      </w:r>
    </w:p>
    <w:p w14:paraId="074DD155" w14:textId="77777777" w:rsidR="0016042A" w:rsidRPr="000344F6" w:rsidRDefault="0016042A" w:rsidP="0016042A">
      <w:pPr>
        <w:pStyle w:val="EditorsNote"/>
        <w:rPr>
          <w:lang w:eastAsia="zh-CN"/>
        </w:rPr>
      </w:pPr>
      <w:r>
        <w:t>Editor's note:</w:t>
      </w:r>
      <w:r>
        <w:rPr>
          <w:rFonts w:hint="eastAsia"/>
          <w:lang w:eastAsia="zh-CN"/>
        </w:rPr>
        <w:tab/>
      </w:r>
      <w:r>
        <w:t xml:space="preserve"> Consumer receives the response with the Pointer of Producer 2. It is FFS how the consumer handles this mismatch.</w:t>
      </w:r>
    </w:p>
    <w:p w14:paraId="4F644B4C" w14:textId="77777777" w:rsidR="0016042A" w:rsidRDefault="0016042A" w:rsidP="0016042A">
      <w:pPr>
        <w:pStyle w:val="Heading3"/>
      </w:pPr>
      <w:bookmarkStart w:id="20" w:name="_Toc528329273"/>
      <w:bookmarkStart w:id="21" w:name="_Toc528329538"/>
      <w:r>
        <w:t>6.</w:t>
      </w:r>
      <w:r>
        <w:rPr>
          <w:rFonts w:hint="eastAsia"/>
          <w:lang w:eastAsia="zh-CN"/>
        </w:rPr>
        <w:t>15</w:t>
      </w:r>
      <w:r>
        <w:rPr>
          <w:rFonts w:hint="eastAsia"/>
        </w:rPr>
        <w:t>.</w:t>
      </w:r>
      <w:r>
        <w:t>4</w:t>
      </w:r>
      <w:r>
        <w:tab/>
        <w:t xml:space="preserve">Impacts on existing </w:t>
      </w:r>
      <w:r w:rsidRPr="00F6776E">
        <w:t xml:space="preserve">NFs, NF </w:t>
      </w:r>
      <w:r>
        <w:t>Services and Interfaces</w:t>
      </w:r>
      <w:bookmarkEnd w:id="20"/>
      <w:bookmarkEnd w:id="21"/>
    </w:p>
    <w:p w14:paraId="55A97CE6" w14:textId="77777777" w:rsidR="0016042A" w:rsidRDefault="0016042A" w:rsidP="0016042A">
      <w:pPr>
        <w:pStyle w:val="B1"/>
        <w:rPr>
          <w:lang w:eastAsia="zh-CN"/>
        </w:rPr>
      </w:pPr>
      <w:r>
        <w:rPr>
          <w:rFonts w:hint="eastAsia"/>
          <w:lang w:eastAsia="zh-CN"/>
        </w:rPr>
        <w:t>T</w:t>
      </w:r>
      <w:r>
        <w:rPr>
          <w:lang w:eastAsia="zh-CN"/>
        </w:rPr>
        <w:t>he impact of this solution includes:</w:t>
      </w:r>
    </w:p>
    <w:p w14:paraId="622958AC" w14:textId="77777777" w:rsidR="0016042A" w:rsidRDefault="0016042A" w:rsidP="0016042A">
      <w:pPr>
        <w:pStyle w:val="B1"/>
        <w:rPr>
          <w:lang w:eastAsia="zh-CN"/>
        </w:rPr>
      </w:pPr>
      <w:r>
        <w:rPr>
          <w:rFonts w:hint="eastAsia"/>
          <w:lang w:eastAsia="zh-CN"/>
        </w:rPr>
        <w:t>-</w:t>
      </w:r>
      <w:r>
        <w:rPr>
          <w:lang w:eastAsia="zh-CN"/>
        </w:rPr>
        <w:t xml:space="preserve">  The Framework function manage the mapping between the producer NF/Service instance and binding ID. </w:t>
      </w:r>
      <w:r w:rsidRPr="00DE0AC4">
        <w:rPr>
          <w:lang w:val="en-US"/>
        </w:rPr>
        <w:t>The Service Framework update the association when the producer instances are changed.</w:t>
      </w:r>
    </w:p>
    <w:p w14:paraId="673BA582" w14:textId="77777777" w:rsidR="0016042A" w:rsidRDefault="0016042A" w:rsidP="0016042A">
      <w:pPr>
        <w:pStyle w:val="B1"/>
        <w:rPr>
          <w:lang w:eastAsia="zh-CN"/>
        </w:rPr>
      </w:pPr>
      <w:r>
        <w:rPr>
          <w:lang w:eastAsia="zh-CN"/>
        </w:rPr>
        <w:t xml:space="preserve">-  The Producer NF/Service instance generate and send the binding ID to consumer NF/Service instance. The Consumer NF/Service instance store the received binding for the following transaction with producer NF/Service Instance. The Producer NF/Service instance may update the binding ID and send to the consumer NF/Service Instance anytime. </w:t>
      </w:r>
    </w:p>
    <w:p w14:paraId="7649630F" w14:textId="77777777" w:rsidR="0016042A" w:rsidRDefault="0016042A" w:rsidP="0016042A">
      <w:pPr>
        <w:pStyle w:val="B1"/>
        <w:rPr>
          <w:lang w:eastAsia="zh-CN"/>
        </w:rPr>
      </w:pPr>
      <w:r>
        <w:rPr>
          <w:lang w:eastAsia="zh-CN"/>
        </w:rPr>
        <w:t>-  The consumer NF/Service instance includes the binding ID when it communicate with the producer NF/Service instance.</w:t>
      </w:r>
      <w:r w:rsidRPr="0018079A">
        <w:rPr>
          <w:lang w:val="en-US"/>
        </w:rPr>
        <w:t xml:space="preserve"> </w:t>
      </w:r>
      <w:r w:rsidRPr="00DE0AC4">
        <w:rPr>
          <w:lang w:val="en-US"/>
        </w:rPr>
        <w:t>The Service Framework must be able to target the service request to the corresponding instance based on the binding ID in the service request.</w:t>
      </w:r>
    </w:p>
    <w:p w14:paraId="786A39CC" w14:textId="77777777" w:rsidR="0016042A" w:rsidRPr="00DE0AC4" w:rsidRDefault="0016042A" w:rsidP="0016042A">
      <w:pPr>
        <w:pStyle w:val="B1"/>
        <w:rPr>
          <w:lang w:eastAsia="zh-CN"/>
        </w:rPr>
      </w:pPr>
      <w:r>
        <w:rPr>
          <w:lang w:eastAsia="zh-CN"/>
        </w:rPr>
        <w:t>-  The Service Framework Function route messages based on binding ID to corresponding NF/Service instance.</w:t>
      </w:r>
    </w:p>
    <w:p w14:paraId="1E3830FC" w14:textId="77777777" w:rsidR="0016042A" w:rsidRDefault="0016042A" w:rsidP="0016042A">
      <w:pPr>
        <w:pStyle w:val="Heading3"/>
      </w:pPr>
      <w:bookmarkStart w:id="22" w:name="_Toc528329274"/>
      <w:bookmarkStart w:id="23" w:name="_Toc528329539"/>
      <w:r>
        <w:rPr>
          <w:rFonts w:hint="eastAsia"/>
        </w:rPr>
        <w:lastRenderedPageBreak/>
        <w:t>6.</w:t>
      </w:r>
      <w:r>
        <w:rPr>
          <w:rFonts w:hint="eastAsia"/>
          <w:lang w:eastAsia="zh-CN"/>
        </w:rPr>
        <w:t>15</w:t>
      </w:r>
      <w:r>
        <w:rPr>
          <w:rFonts w:hint="eastAsia"/>
        </w:rPr>
        <w:t>.</w:t>
      </w:r>
      <w:r>
        <w:t>5</w:t>
      </w:r>
      <w:r>
        <w:tab/>
        <w:t>Evaluation of the Solution</w:t>
      </w:r>
      <w:bookmarkEnd w:id="22"/>
      <w:bookmarkEnd w:id="23"/>
    </w:p>
    <w:p w14:paraId="0FD5957E" w14:textId="4E4E1757" w:rsidR="00F66EB3" w:rsidRDefault="001E10B9" w:rsidP="0016042A">
      <w:pPr>
        <w:rPr>
          <w:ins w:id="24" w:author="docomo rev2" w:date="2018-11-09T13:14:00Z"/>
          <w:lang w:val="en-US" w:eastAsia="zh-CN"/>
        </w:rPr>
      </w:pPr>
      <w:ins w:id="25" w:author="docomo rev2" w:date="2018-11-09T13:13:00Z">
        <w:r>
          <w:rPr>
            <w:lang w:val="en-US" w:eastAsia="zh-CN"/>
          </w:rPr>
          <w:t xml:space="preserve">The solution provides a method to setup a long-living binding between the service consumer and producer. The binding can be set either with the service Set ID or instance ID. </w:t>
        </w:r>
      </w:ins>
    </w:p>
    <w:p w14:paraId="6CBC0059" w14:textId="29D5F2EF" w:rsidR="0016042A" w:rsidRDefault="0016042A" w:rsidP="0016042A">
      <w:pPr>
        <w:rPr>
          <w:rFonts w:eastAsia="MS Mincho"/>
          <w:lang w:val="en-US"/>
        </w:rPr>
      </w:pPr>
      <w:r>
        <w:rPr>
          <w:rFonts w:eastAsia="MS Mincho"/>
          <w:lang w:val="en-US"/>
        </w:rPr>
        <w:t xml:space="preserve">This solution focus on how to maintain the communication between the consumer and producer, i.e. via the binding ID. How to share the data among the NF/Service Instance within the same NF/Service Set is independent on how long the binding is maintained. </w:t>
      </w:r>
    </w:p>
    <w:p w14:paraId="03663725" w14:textId="77777777" w:rsidR="0016042A" w:rsidRDefault="0016042A" w:rsidP="0016042A">
      <w:pPr>
        <w:rPr>
          <w:rFonts w:eastAsia="MS Mincho"/>
          <w:lang w:val="en-US"/>
        </w:rPr>
      </w:pPr>
      <w:r>
        <w:rPr>
          <w:rFonts w:eastAsia="MS Mincho"/>
          <w:lang w:val="en-US"/>
        </w:rPr>
        <w:t xml:space="preserve">This solution have following characteristics: </w:t>
      </w:r>
    </w:p>
    <w:p w14:paraId="19BE47D8" w14:textId="6C1243D4" w:rsidR="00AE3411" w:rsidRDefault="0016042A" w:rsidP="00AE3411">
      <w:pPr>
        <w:rPr>
          <w:ins w:id="26" w:author="docomo rev2" w:date="2018-11-09T13:15:00Z"/>
          <w:lang w:val="en-US" w:eastAsia="zh-CN"/>
        </w:rPr>
      </w:pPr>
      <w:r>
        <w:rPr>
          <w:rFonts w:hint="eastAsia"/>
          <w:lang w:eastAsia="zh-CN"/>
        </w:rPr>
        <w:t>-</w:t>
      </w:r>
      <w:r>
        <w:rPr>
          <w:rFonts w:hint="eastAsia"/>
          <w:lang w:eastAsia="zh-CN"/>
        </w:rPr>
        <w:tab/>
      </w:r>
      <w:r w:rsidRPr="00DE0AC4">
        <w:t>It provides a method to setup a long-living binding between the service consumer and producer. The binding can be set either with the service Set ID or Service Set ID and Instance Pointer. The binding is released when the UE context is released, e.g. then the PDU Session is released.</w:t>
      </w:r>
      <w:ins w:id="27" w:author="docomo rev2" w:date="2018-11-09T13:15:00Z">
        <w:r w:rsidR="00AE3411">
          <w:t xml:space="preserve"> </w:t>
        </w:r>
        <w:r w:rsidR="00AE3411">
          <w:rPr>
            <w:lang w:val="en-US" w:eastAsia="zh-CN"/>
          </w:rPr>
          <w:t xml:space="preserve">The solution does not provide a mechanism for the service instance (producer or consumer) to release the binding. Since the instances are not able to signal to each other when the binding is released, the exact points in the sequence of the service invocations where the binding is released would need to be specified during the </w:t>
        </w:r>
        <w:r w:rsidR="0082650B">
          <w:rPr>
            <w:lang w:val="en-US" w:eastAsia="zh-CN"/>
          </w:rPr>
          <w:t>normative</w:t>
        </w:r>
        <w:r w:rsidR="00AE3411">
          <w:rPr>
            <w:lang w:val="en-US" w:eastAsia="zh-CN"/>
          </w:rPr>
          <w:t xml:space="preserve"> work. </w:t>
        </w:r>
      </w:ins>
    </w:p>
    <w:p w14:paraId="4F095340" w14:textId="77777777" w:rsidR="0016042A" w:rsidRPr="00DE0AC4" w:rsidRDefault="0016042A" w:rsidP="0016042A">
      <w:pPr>
        <w:pStyle w:val="B1"/>
      </w:pPr>
      <w:r>
        <w:rPr>
          <w:rFonts w:hint="eastAsia"/>
          <w:lang w:eastAsia="zh-CN"/>
        </w:rPr>
        <w:t>-</w:t>
      </w:r>
      <w:r>
        <w:rPr>
          <w:rFonts w:hint="eastAsia"/>
          <w:lang w:eastAsia="zh-CN"/>
        </w:rPr>
        <w:tab/>
      </w:r>
      <w:r w:rsidRPr="00DE0AC4">
        <w:t xml:space="preserve">The producer instances can decide how to bind a consumer instance with a producer instance, for example, a consumer instance can be bound to a producer instance only for a transaction, or for a period of time (e.g. it is maintained until the producer set is rescaled). </w:t>
      </w:r>
    </w:p>
    <w:p w14:paraId="33CBAF51" w14:textId="77777777" w:rsidR="0016042A" w:rsidRPr="00DE0AC4" w:rsidRDefault="0016042A" w:rsidP="0016042A">
      <w:pPr>
        <w:pStyle w:val="B1"/>
      </w:pPr>
      <w:r>
        <w:rPr>
          <w:rFonts w:hint="eastAsia"/>
          <w:lang w:eastAsia="zh-CN"/>
        </w:rPr>
        <w:t>-</w:t>
      </w:r>
      <w:r>
        <w:rPr>
          <w:rFonts w:hint="eastAsia"/>
          <w:lang w:eastAsia="zh-CN"/>
        </w:rPr>
        <w:tab/>
      </w:r>
      <w:r w:rsidRPr="00DE0AC4">
        <w:t xml:space="preserve">The Service Framework Function maintains the binding between the binding ID and the producer NF/Service instance. The Service Framework can update the binding to a new producer instance in middle of the PDU Session e.g. when the producer instances are deregistered. The consumer NF/Service instance does not need to be aware which producer NF/Service instance is bound to the binding ID. </w:t>
      </w:r>
    </w:p>
    <w:p w14:paraId="281193F0" w14:textId="77777777" w:rsidR="0016042A" w:rsidRPr="00DE0AC4" w:rsidRDefault="0016042A" w:rsidP="0016042A">
      <w:pPr>
        <w:pStyle w:val="EditorsNote"/>
      </w:pPr>
      <w:r w:rsidRPr="00DE0AC4">
        <w:t>Support partial or all the NF/Service Instance within one Unit are failure.</w:t>
      </w:r>
    </w:p>
    <w:p w14:paraId="45652C0A" w14:textId="220082BD" w:rsidR="0016042A" w:rsidRDefault="0016042A" w:rsidP="0016042A">
      <w:pPr>
        <w:rPr>
          <w:rFonts w:eastAsia="MS Mincho"/>
          <w:lang w:val="en-US"/>
        </w:rPr>
      </w:pPr>
      <w:r>
        <w:rPr>
          <w:rFonts w:eastAsia="MS Mincho"/>
          <w:lang w:val="en-US"/>
        </w:rPr>
        <w:t xml:space="preserve">By using the binding ID it </w:t>
      </w:r>
      <w:r w:rsidRPr="00407798">
        <w:rPr>
          <w:rFonts w:eastAsia="MS Mincho"/>
          <w:lang w:val="en-US"/>
        </w:rPr>
        <w:t xml:space="preserve">avoid </w:t>
      </w:r>
      <w:r>
        <w:rPr>
          <w:rFonts w:eastAsia="MS Mincho"/>
          <w:lang w:val="en-US"/>
        </w:rPr>
        <w:t>the unnecessity to change the NF Service Instance for each transaction but also keep the flexibility if the NF/Service Instance change per transaction is required.</w:t>
      </w:r>
    </w:p>
    <w:p w14:paraId="684B038C" w14:textId="77777777" w:rsidR="00B050F7" w:rsidRDefault="00B050F7" w:rsidP="00804FFB">
      <w:pPr>
        <w:jc w:val="center"/>
        <w:rPr>
          <w:color w:val="FF0000"/>
          <w:sz w:val="36"/>
        </w:rPr>
      </w:pPr>
    </w:p>
    <w:p w14:paraId="65F2B646" w14:textId="67CAC095" w:rsidR="00AF3D38" w:rsidRPr="00804FFB" w:rsidRDefault="0007666D" w:rsidP="00804FFB">
      <w:pPr>
        <w:jc w:val="center"/>
        <w:rPr>
          <w:ins w:id="28" w:author="Docomo" w:date="2018-10-08T12:59:00Z"/>
          <w:color w:val="FF0000"/>
          <w:sz w:val="36"/>
        </w:rPr>
      </w:pPr>
      <w:r>
        <w:rPr>
          <w:color w:val="FF0000"/>
          <w:sz w:val="36"/>
        </w:rPr>
        <w:t>*** End</w:t>
      </w:r>
      <w:r w:rsidRPr="00A07A17">
        <w:rPr>
          <w:color w:val="FF0000"/>
          <w:sz w:val="36"/>
        </w:rPr>
        <w:t xml:space="preserve"> of changes </w:t>
      </w:r>
      <w:r w:rsidRPr="00755ACB">
        <w:rPr>
          <w:color w:val="FF0000"/>
          <w:sz w:val="36"/>
        </w:rPr>
        <w:t>****</w:t>
      </w:r>
    </w:p>
    <w:p w14:paraId="7BC7E1C2" w14:textId="77777777" w:rsidR="00AF3D38" w:rsidRDefault="00AF3D38" w:rsidP="00A078AB">
      <w:pPr>
        <w:jc w:val="center"/>
      </w:pPr>
    </w:p>
    <w:sectPr w:rsidR="00AF3D3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53C61" w14:textId="77777777" w:rsidR="00952945" w:rsidRDefault="00952945">
      <w:r>
        <w:separator/>
      </w:r>
    </w:p>
    <w:p w14:paraId="752A2E1A" w14:textId="77777777" w:rsidR="00952945" w:rsidRDefault="00952945"/>
    <w:p w14:paraId="6E37859E" w14:textId="77777777" w:rsidR="00952945" w:rsidRDefault="00952945"/>
  </w:endnote>
  <w:endnote w:type="continuationSeparator" w:id="0">
    <w:p w14:paraId="2766944D" w14:textId="77777777" w:rsidR="00952945" w:rsidRDefault="00952945">
      <w:r>
        <w:continuationSeparator/>
      </w:r>
    </w:p>
    <w:p w14:paraId="255423FE" w14:textId="77777777" w:rsidR="00952945" w:rsidRDefault="00952945"/>
    <w:p w14:paraId="27F58ED5" w14:textId="77777777" w:rsidR="00952945" w:rsidRDefault="00952945"/>
  </w:endnote>
  <w:endnote w:type="continuationNotice" w:id="1">
    <w:p w14:paraId="38288853" w14:textId="77777777" w:rsidR="00952945" w:rsidRDefault="00952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99B3"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95160B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F8FE0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80740" w14:textId="77777777" w:rsidR="00952945" w:rsidRDefault="00952945">
      <w:r>
        <w:separator/>
      </w:r>
    </w:p>
    <w:p w14:paraId="0ACB1C03" w14:textId="77777777" w:rsidR="00952945" w:rsidRDefault="00952945"/>
    <w:p w14:paraId="2CFE5903" w14:textId="77777777" w:rsidR="00952945" w:rsidRDefault="00952945"/>
  </w:footnote>
  <w:footnote w:type="continuationSeparator" w:id="0">
    <w:p w14:paraId="674F0051" w14:textId="77777777" w:rsidR="00952945" w:rsidRDefault="00952945">
      <w:r>
        <w:continuationSeparator/>
      </w:r>
    </w:p>
    <w:p w14:paraId="5CCC11DE" w14:textId="77777777" w:rsidR="00952945" w:rsidRDefault="00952945"/>
    <w:p w14:paraId="1BD667D0" w14:textId="77777777" w:rsidR="00952945" w:rsidRDefault="00952945"/>
  </w:footnote>
  <w:footnote w:type="continuationNotice" w:id="1">
    <w:p w14:paraId="7E0C75B0" w14:textId="77777777" w:rsidR="00952945" w:rsidRDefault="00952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D8D38" w14:textId="77777777" w:rsidR="00440983" w:rsidRDefault="00440983"/>
  <w:p w14:paraId="61DF8C03" w14:textId="77777777" w:rsidR="00440983" w:rsidRDefault="00440983"/>
  <w:p w14:paraId="580B33DE"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C9C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EB5DB" w14:textId="10434926"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2B634EE1" w14:textId="77777777" w:rsidR="00440983" w:rsidRDefault="00440983"/>
  <w:p w14:paraId="1BD5C9AF" w14:textId="77777777" w:rsidR="00440983" w:rsidRDefault="00440983"/>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528"/>
    <w:rsid w:val="000062C6"/>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3FD"/>
    <w:rsid w:val="00064238"/>
    <w:rsid w:val="00066D82"/>
    <w:rsid w:val="000673CC"/>
    <w:rsid w:val="00067D0C"/>
    <w:rsid w:val="00072509"/>
    <w:rsid w:val="0007325F"/>
    <w:rsid w:val="0007331C"/>
    <w:rsid w:val="00073F64"/>
    <w:rsid w:val="0007526E"/>
    <w:rsid w:val="0007666D"/>
    <w:rsid w:val="00076735"/>
    <w:rsid w:val="00077164"/>
    <w:rsid w:val="00077D47"/>
    <w:rsid w:val="00080249"/>
    <w:rsid w:val="0008373B"/>
    <w:rsid w:val="000850FC"/>
    <w:rsid w:val="00087D4E"/>
    <w:rsid w:val="00091945"/>
    <w:rsid w:val="000926C9"/>
    <w:rsid w:val="0009481B"/>
    <w:rsid w:val="00095600"/>
    <w:rsid w:val="0009655C"/>
    <w:rsid w:val="000968CF"/>
    <w:rsid w:val="00097B05"/>
    <w:rsid w:val="000A05FE"/>
    <w:rsid w:val="000A0951"/>
    <w:rsid w:val="000A3A75"/>
    <w:rsid w:val="000A4CC0"/>
    <w:rsid w:val="000A4E04"/>
    <w:rsid w:val="000A6789"/>
    <w:rsid w:val="000B0109"/>
    <w:rsid w:val="000B0BF2"/>
    <w:rsid w:val="000B2B05"/>
    <w:rsid w:val="000B3258"/>
    <w:rsid w:val="000B452C"/>
    <w:rsid w:val="000B62A7"/>
    <w:rsid w:val="000B7890"/>
    <w:rsid w:val="000B7966"/>
    <w:rsid w:val="000B7972"/>
    <w:rsid w:val="000C615D"/>
    <w:rsid w:val="000C764F"/>
    <w:rsid w:val="000D2ADD"/>
    <w:rsid w:val="000D3983"/>
    <w:rsid w:val="000D3C3E"/>
    <w:rsid w:val="000D4E11"/>
    <w:rsid w:val="000D51FA"/>
    <w:rsid w:val="000D5F77"/>
    <w:rsid w:val="000D75AD"/>
    <w:rsid w:val="000D7A11"/>
    <w:rsid w:val="000E0649"/>
    <w:rsid w:val="000E2222"/>
    <w:rsid w:val="000F02A5"/>
    <w:rsid w:val="000F03DB"/>
    <w:rsid w:val="000F0FF9"/>
    <w:rsid w:val="000F1039"/>
    <w:rsid w:val="000F1EB6"/>
    <w:rsid w:val="000F557B"/>
    <w:rsid w:val="000F6D8F"/>
    <w:rsid w:val="00100E13"/>
    <w:rsid w:val="00102979"/>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CED"/>
    <w:rsid w:val="00116DE2"/>
    <w:rsid w:val="00121DE0"/>
    <w:rsid w:val="00121F30"/>
    <w:rsid w:val="00123CA2"/>
    <w:rsid w:val="001264C3"/>
    <w:rsid w:val="00127213"/>
    <w:rsid w:val="00133467"/>
    <w:rsid w:val="0013594F"/>
    <w:rsid w:val="0013609A"/>
    <w:rsid w:val="001370B6"/>
    <w:rsid w:val="00141393"/>
    <w:rsid w:val="00145E5C"/>
    <w:rsid w:val="001477D5"/>
    <w:rsid w:val="00150693"/>
    <w:rsid w:val="00151321"/>
    <w:rsid w:val="00152821"/>
    <w:rsid w:val="001539AA"/>
    <w:rsid w:val="00155D2C"/>
    <w:rsid w:val="00157084"/>
    <w:rsid w:val="001572AD"/>
    <w:rsid w:val="001602D5"/>
    <w:rsid w:val="0016042A"/>
    <w:rsid w:val="00160A54"/>
    <w:rsid w:val="00160B78"/>
    <w:rsid w:val="00165F86"/>
    <w:rsid w:val="0016649D"/>
    <w:rsid w:val="0016730D"/>
    <w:rsid w:val="0017081E"/>
    <w:rsid w:val="00176502"/>
    <w:rsid w:val="00176952"/>
    <w:rsid w:val="00180F81"/>
    <w:rsid w:val="00186358"/>
    <w:rsid w:val="0019008B"/>
    <w:rsid w:val="00190109"/>
    <w:rsid w:val="00190576"/>
    <w:rsid w:val="001908A8"/>
    <w:rsid w:val="0019452B"/>
    <w:rsid w:val="00194AE6"/>
    <w:rsid w:val="00197313"/>
    <w:rsid w:val="001A059C"/>
    <w:rsid w:val="001A2EB5"/>
    <w:rsid w:val="001A32F7"/>
    <w:rsid w:val="001A3856"/>
    <w:rsid w:val="001A6168"/>
    <w:rsid w:val="001A61F8"/>
    <w:rsid w:val="001B0D63"/>
    <w:rsid w:val="001B7AA0"/>
    <w:rsid w:val="001C29C0"/>
    <w:rsid w:val="001D0C7D"/>
    <w:rsid w:val="001D2EA7"/>
    <w:rsid w:val="001D3652"/>
    <w:rsid w:val="001D3C19"/>
    <w:rsid w:val="001D7B07"/>
    <w:rsid w:val="001E0823"/>
    <w:rsid w:val="001E10B9"/>
    <w:rsid w:val="001F4516"/>
    <w:rsid w:val="001F5AD7"/>
    <w:rsid w:val="001F7D32"/>
    <w:rsid w:val="002030D5"/>
    <w:rsid w:val="00203B5F"/>
    <w:rsid w:val="00205338"/>
    <w:rsid w:val="00205A50"/>
    <w:rsid w:val="00205C3E"/>
    <w:rsid w:val="002063DA"/>
    <w:rsid w:val="00206C1E"/>
    <w:rsid w:val="0021162E"/>
    <w:rsid w:val="00212A94"/>
    <w:rsid w:val="00216164"/>
    <w:rsid w:val="00216A8E"/>
    <w:rsid w:val="00216BE9"/>
    <w:rsid w:val="002204B4"/>
    <w:rsid w:val="00220F7A"/>
    <w:rsid w:val="00220F7D"/>
    <w:rsid w:val="00221DCD"/>
    <w:rsid w:val="002229EA"/>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56E31"/>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3638"/>
    <w:rsid w:val="002A410F"/>
    <w:rsid w:val="002A53AE"/>
    <w:rsid w:val="002A565B"/>
    <w:rsid w:val="002A7D9E"/>
    <w:rsid w:val="002B03B2"/>
    <w:rsid w:val="002B20EF"/>
    <w:rsid w:val="002B3025"/>
    <w:rsid w:val="002B67C6"/>
    <w:rsid w:val="002B736B"/>
    <w:rsid w:val="002C4406"/>
    <w:rsid w:val="002C4F36"/>
    <w:rsid w:val="002C5217"/>
    <w:rsid w:val="002C5FFC"/>
    <w:rsid w:val="002C6521"/>
    <w:rsid w:val="002C6595"/>
    <w:rsid w:val="002C6A19"/>
    <w:rsid w:val="002D0297"/>
    <w:rsid w:val="002D155C"/>
    <w:rsid w:val="002D6448"/>
    <w:rsid w:val="002E1646"/>
    <w:rsid w:val="002E6C74"/>
    <w:rsid w:val="002E7C6F"/>
    <w:rsid w:val="002E7EEC"/>
    <w:rsid w:val="002F0942"/>
    <w:rsid w:val="002F0A5B"/>
    <w:rsid w:val="002F1DEC"/>
    <w:rsid w:val="002F60F3"/>
    <w:rsid w:val="002F6290"/>
    <w:rsid w:val="003001C9"/>
    <w:rsid w:val="00300F4E"/>
    <w:rsid w:val="0030315D"/>
    <w:rsid w:val="0030489B"/>
    <w:rsid w:val="003058C4"/>
    <w:rsid w:val="00306BB8"/>
    <w:rsid w:val="0030706A"/>
    <w:rsid w:val="0031026D"/>
    <w:rsid w:val="00313F7D"/>
    <w:rsid w:val="00316BC6"/>
    <w:rsid w:val="00317209"/>
    <w:rsid w:val="00321DDF"/>
    <w:rsid w:val="00321F5A"/>
    <w:rsid w:val="00325862"/>
    <w:rsid w:val="003302AC"/>
    <w:rsid w:val="00332995"/>
    <w:rsid w:val="003331C0"/>
    <w:rsid w:val="003336C1"/>
    <w:rsid w:val="003359D7"/>
    <w:rsid w:val="00336B94"/>
    <w:rsid w:val="00336C30"/>
    <w:rsid w:val="00336DD9"/>
    <w:rsid w:val="003455B3"/>
    <w:rsid w:val="003465AE"/>
    <w:rsid w:val="00346BF0"/>
    <w:rsid w:val="00346F1B"/>
    <w:rsid w:val="00350FF9"/>
    <w:rsid w:val="00351683"/>
    <w:rsid w:val="003521FA"/>
    <w:rsid w:val="003527B2"/>
    <w:rsid w:val="003553E9"/>
    <w:rsid w:val="003602AD"/>
    <w:rsid w:val="00361D6B"/>
    <w:rsid w:val="00362540"/>
    <w:rsid w:val="0036336F"/>
    <w:rsid w:val="00363D30"/>
    <w:rsid w:val="00363E9E"/>
    <w:rsid w:val="00367D15"/>
    <w:rsid w:val="003739B5"/>
    <w:rsid w:val="00380FE4"/>
    <w:rsid w:val="003828F4"/>
    <w:rsid w:val="00385E13"/>
    <w:rsid w:val="003862E4"/>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6299"/>
    <w:rsid w:val="003C721E"/>
    <w:rsid w:val="003D20CF"/>
    <w:rsid w:val="003D22B5"/>
    <w:rsid w:val="003D380E"/>
    <w:rsid w:val="003D3F76"/>
    <w:rsid w:val="003D487C"/>
    <w:rsid w:val="003D48A2"/>
    <w:rsid w:val="003D553A"/>
    <w:rsid w:val="003E03B8"/>
    <w:rsid w:val="003E0F69"/>
    <w:rsid w:val="003E14BA"/>
    <w:rsid w:val="003E32DD"/>
    <w:rsid w:val="003E6D0A"/>
    <w:rsid w:val="003F12D4"/>
    <w:rsid w:val="003F199D"/>
    <w:rsid w:val="003F2D25"/>
    <w:rsid w:val="003F3A7C"/>
    <w:rsid w:val="003F3FDF"/>
    <w:rsid w:val="003F7E53"/>
    <w:rsid w:val="00401ED3"/>
    <w:rsid w:val="00403C3E"/>
    <w:rsid w:val="0041083C"/>
    <w:rsid w:val="004131C2"/>
    <w:rsid w:val="004139C8"/>
    <w:rsid w:val="0041427F"/>
    <w:rsid w:val="0041561D"/>
    <w:rsid w:val="00415A5E"/>
    <w:rsid w:val="0041631A"/>
    <w:rsid w:val="00417E9C"/>
    <w:rsid w:val="00420EC9"/>
    <w:rsid w:val="004215CB"/>
    <w:rsid w:val="00421E53"/>
    <w:rsid w:val="00423E7D"/>
    <w:rsid w:val="004245E4"/>
    <w:rsid w:val="004251A5"/>
    <w:rsid w:val="004274D7"/>
    <w:rsid w:val="00427A1A"/>
    <w:rsid w:val="00427A8B"/>
    <w:rsid w:val="00430CA7"/>
    <w:rsid w:val="00432555"/>
    <w:rsid w:val="004329DC"/>
    <w:rsid w:val="00440983"/>
    <w:rsid w:val="0044403E"/>
    <w:rsid w:val="0044489E"/>
    <w:rsid w:val="00447B49"/>
    <w:rsid w:val="00450D54"/>
    <w:rsid w:val="00450FA4"/>
    <w:rsid w:val="00452030"/>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3711"/>
    <w:rsid w:val="004746D8"/>
    <w:rsid w:val="00474B2E"/>
    <w:rsid w:val="0047626C"/>
    <w:rsid w:val="004819B3"/>
    <w:rsid w:val="00482A51"/>
    <w:rsid w:val="00482CEB"/>
    <w:rsid w:val="00484014"/>
    <w:rsid w:val="0048536C"/>
    <w:rsid w:val="00485602"/>
    <w:rsid w:val="00486AF5"/>
    <w:rsid w:val="00491D0B"/>
    <w:rsid w:val="004934E0"/>
    <w:rsid w:val="00496D85"/>
    <w:rsid w:val="004978AC"/>
    <w:rsid w:val="00497C9D"/>
    <w:rsid w:val="004A2E8B"/>
    <w:rsid w:val="004A3072"/>
    <w:rsid w:val="004A71B6"/>
    <w:rsid w:val="004A72CC"/>
    <w:rsid w:val="004B3313"/>
    <w:rsid w:val="004B5F0E"/>
    <w:rsid w:val="004B62C5"/>
    <w:rsid w:val="004C0753"/>
    <w:rsid w:val="004C07B5"/>
    <w:rsid w:val="004C0E23"/>
    <w:rsid w:val="004C2954"/>
    <w:rsid w:val="004C34C8"/>
    <w:rsid w:val="004C3ADF"/>
    <w:rsid w:val="004C5C4D"/>
    <w:rsid w:val="004D4291"/>
    <w:rsid w:val="004D53FE"/>
    <w:rsid w:val="004D7515"/>
    <w:rsid w:val="004E0024"/>
    <w:rsid w:val="004E0214"/>
    <w:rsid w:val="004E3FC2"/>
    <w:rsid w:val="004E5528"/>
    <w:rsid w:val="004F1F62"/>
    <w:rsid w:val="004F5B48"/>
    <w:rsid w:val="004F6700"/>
    <w:rsid w:val="00504708"/>
    <w:rsid w:val="00505135"/>
    <w:rsid w:val="00512BC2"/>
    <w:rsid w:val="00517E3D"/>
    <w:rsid w:val="00520E7B"/>
    <w:rsid w:val="00522A53"/>
    <w:rsid w:val="00524508"/>
    <w:rsid w:val="00525F57"/>
    <w:rsid w:val="00526895"/>
    <w:rsid w:val="00530D2C"/>
    <w:rsid w:val="00531B42"/>
    <w:rsid w:val="005326B5"/>
    <w:rsid w:val="005334D4"/>
    <w:rsid w:val="00535408"/>
    <w:rsid w:val="00535B36"/>
    <w:rsid w:val="00535D7D"/>
    <w:rsid w:val="00536093"/>
    <w:rsid w:val="00536E13"/>
    <w:rsid w:val="00542B6D"/>
    <w:rsid w:val="00542C14"/>
    <w:rsid w:val="0054450B"/>
    <w:rsid w:val="00544CC1"/>
    <w:rsid w:val="005509C5"/>
    <w:rsid w:val="00552046"/>
    <w:rsid w:val="00552E98"/>
    <w:rsid w:val="00556517"/>
    <w:rsid w:val="00556C13"/>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779D5"/>
    <w:rsid w:val="00580327"/>
    <w:rsid w:val="00581D6D"/>
    <w:rsid w:val="00586702"/>
    <w:rsid w:val="00590686"/>
    <w:rsid w:val="00592840"/>
    <w:rsid w:val="00593648"/>
    <w:rsid w:val="00594E42"/>
    <w:rsid w:val="00595FD8"/>
    <w:rsid w:val="00596186"/>
    <w:rsid w:val="00596AB0"/>
    <w:rsid w:val="005A1134"/>
    <w:rsid w:val="005A13A6"/>
    <w:rsid w:val="005A3467"/>
    <w:rsid w:val="005A3ED4"/>
    <w:rsid w:val="005A52DD"/>
    <w:rsid w:val="005A6422"/>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7FC"/>
    <w:rsid w:val="005E1EF3"/>
    <w:rsid w:val="005E37F3"/>
    <w:rsid w:val="005E4345"/>
    <w:rsid w:val="005E44C2"/>
    <w:rsid w:val="005E5C41"/>
    <w:rsid w:val="005E6629"/>
    <w:rsid w:val="005F26A3"/>
    <w:rsid w:val="005F278F"/>
    <w:rsid w:val="005F4218"/>
    <w:rsid w:val="005F475C"/>
    <w:rsid w:val="005F54CC"/>
    <w:rsid w:val="005F67FF"/>
    <w:rsid w:val="005F68EA"/>
    <w:rsid w:val="00602C27"/>
    <w:rsid w:val="00604CCA"/>
    <w:rsid w:val="006075C8"/>
    <w:rsid w:val="006118FB"/>
    <w:rsid w:val="006119A8"/>
    <w:rsid w:val="006135AB"/>
    <w:rsid w:val="00615F17"/>
    <w:rsid w:val="006169F8"/>
    <w:rsid w:val="006170B3"/>
    <w:rsid w:val="0061777E"/>
    <w:rsid w:val="00620A0F"/>
    <w:rsid w:val="00620BB4"/>
    <w:rsid w:val="00621C63"/>
    <w:rsid w:val="0062298F"/>
    <w:rsid w:val="00622C4B"/>
    <w:rsid w:val="00632771"/>
    <w:rsid w:val="00633DB7"/>
    <w:rsid w:val="00635F76"/>
    <w:rsid w:val="006376B5"/>
    <w:rsid w:val="00643257"/>
    <w:rsid w:val="00644D18"/>
    <w:rsid w:val="00646D00"/>
    <w:rsid w:val="00652424"/>
    <w:rsid w:val="00654124"/>
    <w:rsid w:val="0065487A"/>
    <w:rsid w:val="00655543"/>
    <w:rsid w:val="006610E8"/>
    <w:rsid w:val="006612B2"/>
    <w:rsid w:val="00667281"/>
    <w:rsid w:val="00670594"/>
    <w:rsid w:val="00670623"/>
    <w:rsid w:val="00671A82"/>
    <w:rsid w:val="00671FB8"/>
    <w:rsid w:val="0067268B"/>
    <w:rsid w:val="006739DE"/>
    <w:rsid w:val="00673D9D"/>
    <w:rsid w:val="0067517E"/>
    <w:rsid w:val="006767A0"/>
    <w:rsid w:val="006767C7"/>
    <w:rsid w:val="0067721C"/>
    <w:rsid w:val="00680BD9"/>
    <w:rsid w:val="00681EEC"/>
    <w:rsid w:val="006847CD"/>
    <w:rsid w:val="00685F31"/>
    <w:rsid w:val="006868ED"/>
    <w:rsid w:val="00690A0C"/>
    <w:rsid w:val="00690EA8"/>
    <w:rsid w:val="00692A03"/>
    <w:rsid w:val="006965F0"/>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78AF"/>
    <w:rsid w:val="006E0ADE"/>
    <w:rsid w:val="006E1F66"/>
    <w:rsid w:val="006E338B"/>
    <w:rsid w:val="006E61C9"/>
    <w:rsid w:val="006E77C3"/>
    <w:rsid w:val="006F1AC1"/>
    <w:rsid w:val="006F22BE"/>
    <w:rsid w:val="006F3558"/>
    <w:rsid w:val="006F6600"/>
    <w:rsid w:val="00706EA6"/>
    <w:rsid w:val="00712AC6"/>
    <w:rsid w:val="007139FE"/>
    <w:rsid w:val="00713F62"/>
    <w:rsid w:val="0071725C"/>
    <w:rsid w:val="007218C1"/>
    <w:rsid w:val="0072226D"/>
    <w:rsid w:val="00722904"/>
    <w:rsid w:val="007232D2"/>
    <w:rsid w:val="00723ED2"/>
    <w:rsid w:val="00725A74"/>
    <w:rsid w:val="00730257"/>
    <w:rsid w:val="00730DDF"/>
    <w:rsid w:val="00733610"/>
    <w:rsid w:val="0073482C"/>
    <w:rsid w:val="0073489D"/>
    <w:rsid w:val="00735545"/>
    <w:rsid w:val="00737FAA"/>
    <w:rsid w:val="00741AB1"/>
    <w:rsid w:val="00743DCB"/>
    <w:rsid w:val="00744C27"/>
    <w:rsid w:val="0074534C"/>
    <w:rsid w:val="007455C2"/>
    <w:rsid w:val="00750966"/>
    <w:rsid w:val="0075136F"/>
    <w:rsid w:val="00751471"/>
    <w:rsid w:val="00753AE4"/>
    <w:rsid w:val="00753DEA"/>
    <w:rsid w:val="00753E47"/>
    <w:rsid w:val="00755ACB"/>
    <w:rsid w:val="00761CD5"/>
    <w:rsid w:val="007640FB"/>
    <w:rsid w:val="00770081"/>
    <w:rsid w:val="00770D61"/>
    <w:rsid w:val="007713D0"/>
    <w:rsid w:val="007719DB"/>
    <w:rsid w:val="00772118"/>
    <w:rsid w:val="00772EC3"/>
    <w:rsid w:val="00773F8B"/>
    <w:rsid w:val="007760AE"/>
    <w:rsid w:val="00785B62"/>
    <w:rsid w:val="00786FE7"/>
    <w:rsid w:val="00787621"/>
    <w:rsid w:val="00791C2C"/>
    <w:rsid w:val="007928BE"/>
    <w:rsid w:val="0079297E"/>
    <w:rsid w:val="00793F23"/>
    <w:rsid w:val="0079547A"/>
    <w:rsid w:val="00797207"/>
    <w:rsid w:val="007A0420"/>
    <w:rsid w:val="007A22E1"/>
    <w:rsid w:val="007A3345"/>
    <w:rsid w:val="007A4BC7"/>
    <w:rsid w:val="007A679C"/>
    <w:rsid w:val="007A6D52"/>
    <w:rsid w:val="007A790D"/>
    <w:rsid w:val="007B027A"/>
    <w:rsid w:val="007B173B"/>
    <w:rsid w:val="007B665A"/>
    <w:rsid w:val="007B7365"/>
    <w:rsid w:val="007C1592"/>
    <w:rsid w:val="007C16C9"/>
    <w:rsid w:val="007C2149"/>
    <w:rsid w:val="007C4852"/>
    <w:rsid w:val="007C780A"/>
    <w:rsid w:val="007C7A77"/>
    <w:rsid w:val="007D5EA7"/>
    <w:rsid w:val="007D7EC6"/>
    <w:rsid w:val="007E06FD"/>
    <w:rsid w:val="007E79FD"/>
    <w:rsid w:val="007F19C6"/>
    <w:rsid w:val="007F1C23"/>
    <w:rsid w:val="007F2780"/>
    <w:rsid w:val="007F4976"/>
    <w:rsid w:val="007F6876"/>
    <w:rsid w:val="007F7EDF"/>
    <w:rsid w:val="00801A05"/>
    <w:rsid w:val="00803588"/>
    <w:rsid w:val="00804105"/>
    <w:rsid w:val="00804FFB"/>
    <w:rsid w:val="0080578F"/>
    <w:rsid w:val="00811487"/>
    <w:rsid w:val="008124CE"/>
    <w:rsid w:val="00815541"/>
    <w:rsid w:val="0081744D"/>
    <w:rsid w:val="00817841"/>
    <w:rsid w:val="0082195F"/>
    <w:rsid w:val="0082410B"/>
    <w:rsid w:val="0082650B"/>
    <w:rsid w:val="00826E5F"/>
    <w:rsid w:val="00833D40"/>
    <w:rsid w:val="00836985"/>
    <w:rsid w:val="008378BC"/>
    <w:rsid w:val="008404A6"/>
    <w:rsid w:val="00841548"/>
    <w:rsid w:val="0084247E"/>
    <w:rsid w:val="00842F5E"/>
    <w:rsid w:val="008432B7"/>
    <w:rsid w:val="008432F8"/>
    <w:rsid w:val="00843AEF"/>
    <w:rsid w:val="00847579"/>
    <w:rsid w:val="0085546F"/>
    <w:rsid w:val="00856E77"/>
    <w:rsid w:val="0086409A"/>
    <w:rsid w:val="00866199"/>
    <w:rsid w:val="00866667"/>
    <w:rsid w:val="00866959"/>
    <w:rsid w:val="00867307"/>
    <w:rsid w:val="00867A2D"/>
    <w:rsid w:val="00871678"/>
    <w:rsid w:val="0087293E"/>
    <w:rsid w:val="008729EA"/>
    <w:rsid w:val="00872AF6"/>
    <w:rsid w:val="008732C0"/>
    <w:rsid w:val="00875D07"/>
    <w:rsid w:val="008760FF"/>
    <w:rsid w:val="008762C1"/>
    <w:rsid w:val="00876ED3"/>
    <w:rsid w:val="00876EF1"/>
    <w:rsid w:val="0088096E"/>
    <w:rsid w:val="0088229F"/>
    <w:rsid w:val="00884F19"/>
    <w:rsid w:val="00885301"/>
    <w:rsid w:val="00887208"/>
    <w:rsid w:val="00891301"/>
    <w:rsid w:val="00896618"/>
    <w:rsid w:val="008A1798"/>
    <w:rsid w:val="008A29A0"/>
    <w:rsid w:val="008A32AC"/>
    <w:rsid w:val="008A5309"/>
    <w:rsid w:val="008A54F3"/>
    <w:rsid w:val="008A670D"/>
    <w:rsid w:val="008A7DAB"/>
    <w:rsid w:val="008B2359"/>
    <w:rsid w:val="008B38FC"/>
    <w:rsid w:val="008B617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96C"/>
    <w:rsid w:val="008E7BAD"/>
    <w:rsid w:val="008F0851"/>
    <w:rsid w:val="008F0BE4"/>
    <w:rsid w:val="008F22CC"/>
    <w:rsid w:val="008F256B"/>
    <w:rsid w:val="008F256F"/>
    <w:rsid w:val="008F3420"/>
    <w:rsid w:val="008F3C0D"/>
    <w:rsid w:val="008F4783"/>
    <w:rsid w:val="008F6EC6"/>
    <w:rsid w:val="00900FE1"/>
    <w:rsid w:val="009011B7"/>
    <w:rsid w:val="00902E3F"/>
    <w:rsid w:val="0090423D"/>
    <w:rsid w:val="00904651"/>
    <w:rsid w:val="00904731"/>
    <w:rsid w:val="00905E49"/>
    <w:rsid w:val="00910BDA"/>
    <w:rsid w:val="00910E42"/>
    <w:rsid w:val="0091359D"/>
    <w:rsid w:val="00915242"/>
    <w:rsid w:val="00916DE5"/>
    <w:rsid w:val="009177C5"/>
    <w:rsid w:val="009214EF"/>
    <w:rsid w:val="009233FE"/>
    <w:rsid w:val="00924410"/>
    <w:rsid w:val="00924DBE"/>
    <w:rsid w:val="0092702C"/>
    <w:rsid w:val="00931246"/>
    <w:rsid w:val="00931A23"/>
    <w:rsid w:val="00931C8B"/>
    <w:rsid w:val="00932325"/>
    <w:rsid w:val="00933532"/>
    <w:rsid w:val="00933A21"/>
    <w:rsid w:val="00934AC8"/>
    <w:rsid w:val="00941C49"/>
    <w:rsid w:val="00946033"/>
    <w:rsid w:val="00947531"/>
    <w:rsid w:val="00947740"/>
    <w:rsid w:val="00947DCE"/>
    <w:rsid w:val="0095118A"/>
    <w:rsid w:val="00952945"/>
    <w:rsid w:val="009538AD"/>
    <w:rsid w:val="00955FDD"/>
    <w:rsid w:val="009560BF"/>
    <w:rsid w:val="00957DE8"/>
    <w:rsid w:val="00963BE0"/>
    <w:rsid w:val="00970E79"/>
    <w:rsid w:val="009725B5"/>
    <w:rsid w:val="009773AD"/>
    <w:rsid w:val="00980531"/>
    <w:rsid w:val="00980B76"/>
    <w:rsid w:val="00983277"/>
    <w:rsid w:val="0098453F"/>
    <w:rsid w:val="00985858"/>
    <w:rsid w:val="00985D42"/>
    <w:rsid w:val="009860A8"/>
    <w:rsid w:val="0098779E"/>
    <w:rsid w:val="009916F2"/>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E1E2E"/>
    <w:rsid w:val="009E3224"/>
    <w:rsid w:val="009F0ED8"/>
    <w:rsid w:val="009F1556"/>
    <w:rsid w:val="009F2AC9"/>
    <w:rsid w:val="009F675C"/>
    <w:rsid w:val="00A01E2E"/>
    <w:rsid w:val="00A01FCF"/>
    <w:rsid w:val="00A03B3B"/>
    <w:rsid w:val="00A0650C"/>
    <w:rsid w:val="00A078AB"/>
    <w:rsid w:val="00A07A17"/>
    <w:rsid w:val="00A1568E"/>
    <w:rsid w:val="00A216F2"/>
    <w:rsid w:val="00A25BD9"/>
    <w:rsid w:val="00A27E3A"/>
    <w:rsid w:val="00A35308"/>
    <w:rsid w:val="00A41677"/>
    <w:rsid w:val="00A418A5"/>
    <w:rsid w:val="00A45739"/>
    <w:rsid w:val="00A47016"/>
    <w:rsid w:val="00A51EE2"/>
    <w:rsid w:val="00A52257"/>
    <w:rsid w:val="00A532F2"/>
    <w:rsid w:val="00A55428"/>
    <w:rsid w:val="00A560E2"/>
    <w:rsid w:val="00A57995"/>
    <w:rsid w:val="00A6164F"/>
    <w:rsid w:val="00A62113"/>
    <w:rsid w:val="00A63AA0"/>
    <w:rsid w:val="00A671F3"/>
    <w:rsid w:val="00A70093"/>
    <w:rsid w:val="00A7228C"/>
    <w:rsid w:val="00A73B1C"/>
    <w:rsid w:val="00A76893"/>
    <w:rsid w:val="00A76C05"/>
    <w:rsid w:val="00A76CEA"/>
    <w:rsid w:val="00A8094D"/>
    <w:rsid w:val="00A81A72"/>
    <w:rsid w:val="00A83945"/>
    <w:rsid w:val="00A846BA"/>
    <w:rsid w:val="00A8680D"/>
    <w:rsid w:val="00A87306"/>
    <w:rsid w:val="00A8782A"/>
    <w:rsid w:val="00A924EB"/>
    <w:rsid w:val="00A929B8"/>
    <w:rsid w:val="00A93ABF"/>
    <w:rsid w:val="00A97FDB"/>
    <w:rsid w:val="00AA117B"/>
    <w:rsid w:val="00AA1D85"/>
    <w:rsid w:val="00AA685E"/>
    <w:rsid w:val="00AA7B8F"/>
    <w:rsid w:val="00AB3A1F"/>
    <w:rsid w:val="00AB6269"/>
    <w:rsid w:val="00AB7787"/>
    <w:rsid w:val="00AB778D"/>
    <w:rsid w:val="00AC054E"/>
    <w:rsid w:val="00AC1842"/>
    <w:rsid w:val="00AC3EC0"/>
    <w:rsid w:val="00AC4348"/>
    <w:rsid w:val="00AC59CB"/>
    <w:rsid w:val="00AC6806"/>
    <w:rsid w:val="00AD05F8"/>
    <w:rsid w:val="00AD0C46"/>
    <w:rsid w:val="00AD1068"/>
    <w:rsid w:val="00AD1364"/>
    <w:rsid w:val="00AD160E"/>
    <w:rsid w:val="00AD2CA1"/>
    <w:rsid w:val="00AD3763"/>
    <w:rsid w:val="00AD6444"/>
    <w:rsid w:val="00AE3411"/>
    <w:rsid w:val="00AE3C2E"/>
    <w:rsid w:val="00AE562D"/>
    <w:rsid w:val="00AF0B8B"/>
    <w:rsid w:val="00AF1136"/>
    <w:rsid w:val="00AF1F2C"/>
    <w:rsid w:val="00AF3448"/>
    <w:rsid w:val="00AF3D38"/>
    <w:rsid w:val="00B01DA1"/>
    <w:rsid w:val="00B041BD"/>
    <w:rsid w:val="00B050F7"/>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3716A"/>
    <w:rsid w:val="00B372A0"/>
    <w:rsid w:val="00B3767B"/>
    <w:rsid w:val="00B410F7"/>
    <w:rsid w:val="00B418C1"/>
    <w:rsid w:val="00B45A71"/>
    <w:rsid w:val="00B571C0"/>
    <w:rsid w:val="00B61856"/>
    <w:rsid w:val="00B63E8B"/>
    <w:rsid w:val="00B64F1B"/>
    <w:rsid w:val="00B64F75"/>
    <w:rsid w:val="00B662DA"/>
    <w:rsid w:val="00B676C6"/>
    <w:rsid w:val="00B71EC2"/>
    <w:rsid w:val="00B74756"/>
    <w:rsid w:val="00B748EA"/>
    <w:rsid w:val="00B768EE"/>
    <w:rsid w:val="00B76F27"/>
    <w:rsid w:val="00B77BBD"/>
    <w:rsid w:val="00B80619"/>
    <w:rsid w:val="00B866B3"/>
    <w:rsid w:val="00B868D0"/>
    <w:rsid w:val="00B86BDA"/>
    <w:rsid w:val="00B8733E"/>
    <w:rsid w:val="00B9095C"/>
    <w:rsid w:val="00B9179B"/>
    <w:rsid w:val="00B93375"/>
    <w:rsid w:val="00B93C65"/>
    <w:rsid w:val="00B9471F"/>
    <w:rsid w:val="00B97766"/>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E1977"/>
    <w:rsid w:val="00BE290D"/>
    <w:rsid w:val="00BE34BF"/>
    <w:rsid w:val="00BE35BE"/>
    <w:rsid w:val="00BE3600"/>
    <w:rsid w:val="00BE3932"/>
    <w:rsid w:val="00BE3DF8"/>
    <w:rsid w:val="00BE4932"/>
    <w:rsid w:val="00BE4B6D"/>
    <w:rsid w:val="00BE5046"/>
    <w:rsid w:val="00BE72A1"/>
    <w:rsid w:val="00BF0B0B"/>
    <w:rsid w:val="00BF1988"/>
    <w:rsid w:val="00BF5B4E"/>
    <w:rsid w:val="00BF5CC5"/>
    <w:rsid w:val="00BF7085"/>
    <w:rsid w:val="00BF73BA"/>
    <w:rsid w:val="00C02991"/>
    <w:rsid w:val="00C02C2E"/>
    <w:rsid w:val="00C075BB"/>
    <w:rsid w:val="00C1152A"/>
    <w:rsid w:val="00C116AF"/>
    <w:rsid w:val="00C14441"/>
    <w:rsid w:val="00C14DB8"/>
    <w:rsid w:val="00C20494"/>
    <w:rsid w:val="00C217CC"/>
    <w:rsid w:val="00C21F2D"/>
    <w:rsid w:val="00C225E7"/>
    <w:rsid w:val="00C22ED0"/>
    <w:rsid w:val="00C25668"/>
    <w:rsid w:val="00C25AE3"/>
    <w:rsid w:val="00C278A4"/>
    <w:rsid w:val="00C3145B"/>
    <w:rsid w:val="00C33EA3"/>
    <w:rsid w:val="00C356D7"/>
    <w:rsid w:val="00C3716A"/>
    <w:rsid w:val="00C40061"/>
    <w:rsid w:val="00C44F1C"/>
    <w:rsid w:val="00C46F1E"/>
    <w:rsid w:val="00C47A2E"/>
    <w:rsid w:val="00C47B70"/>
    <w:rsid w:val="00C519CC"/>
    <w:rsid w:val="00C53841"/>
    <w:rsid w:val="00C53F9A"/>
    <w:rsid w:val="00C5456D"/>
    <w:rsid w:val="00C55092"/>
    <w:rsid w:val="00C572B6"/>
    <w:rsid w:val="00C60F07"/>
    <w:rsid w:val="00C6168A"/>
    <w:rsid w:val="00C62211"/>
    <w:rsid w:val="00C63B50"/>
    <w:rsid w:val="00C63DFA"/>
    <w:rsid w:val="00C64265"/>
    <w:rsid w:val="00C65688"/>
    <w:rsid w:val="00C65AA4"/>
    <w:rsid w:val="00C66185"/>
    <w:rsid w:val="00C67652"/>
    <w:rsid w:val="00C7354D"/>
    <w:rsid w:val="00C7361F"/>
    <w:rsid w:val="00C73E33"/>
    <w:rsid w:val="00C73EC1"/>
    <w:rsid w:val="00C74141"/>
    <w:rsid w:val="00C74F09"/>
    <w:rsid w:val="00C75428"/>
    <w:rsid w:val="00C764F1"/>
    <w:rsid w:val="00C81B80"/>
    <w:rsid w:val="00C86E8A"/>
    <w:rsid w:val="00C871A3"/>
    <w:rsid w:val="00C87CA5"/>
    <w:rsid w:val="00C90D4E"/>
    <w:rsid w:val="00C90E7F"/>
    <w:rsid w:val="00C91AD6"/>
    <w:rsid w:val="00C9545E"/>
    <w:rsid w:val="00C95666"/>
    <w:rsid w:val="00C957E8"/>
    <w:rsid w:val="00CA0197"/>
    <w:rsid w:val="00CA032C"/>
    <w:rsid w:val="00CA1A11"/>
    <w:rsid w:val="00CA30B9"/>
    <w:rsid w:val="00CA63CB"/>
    <w:rsid w:val="00CB2B42"/>
    <w:rsid w:val="00CB651D"/>
    <w:rsid w:val="00CC27AF"/>
    <w:rsid w:val="00CC2DC1"/>
    <w:rsid w:val="00CC35BB"/>
    <w:rsid w:val="00CC5766"/>
    <w:rsid w:val="00CC5DB6"/>
    <w:rsid w:val="00CD11E6"/>
    <w:rsid w:val="00CD1696"/>
    <w:rsid w:val="00CD2DED"/>
    <w:rsid w:val="00CD3432"/>
    <w:rsid w:val="00CE0922"/>
    <w:rsid w:val="00CE0C69"/>
    <w:rsid w:val="00CE55A2"/>
    <w:rsid w:val="00CE63CE"/>
    <w:rsid w:val="00CE73F6"/>
    <w:rsid w:val="00CF0165"/>
    <w:rsid w:val="00CF059A"/>
    <w:rsid w:val="00CF2604"/>
    <w:rsid w:val="00CF2D72"/>
    <w:rsid w:val="00CF34EF"/>
    <w:rsid w:val="00CF4C18"/>
    <w:rsid w:val="00CF5307"/>
    <w:rsid w:val="00CF58C5"/>
    <w:rsid w:val="00CF60A5"/>
    <w:rsid w:val="00CF679D"/>
    <w:rsid w:val="00CF716D"/>
    <w:rsid w:val="00D026CA"/>
    <w:rsid w:val="00D02E86"/>
    <w:rsid w:val="00D06CB6"/>
    <w:rsid w:val="00D105B6"/>
    <w:rsid w:val="00D114EA"/>
    <w:rsid w:val="00D16ECD"/>
    <w:rsid w:val="00D22260"/>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4DB2"/>
    <w:rsid w:val="00D4137D"/>
    <w:rsid w:val="00D41F49"/>
    <w:rsid w:val="00D43078"/>
    <w:rsid w:val="00D4461A"/>
    <w:rsid w:val="00D450A5"/>
    <w:rsid w:val="00D47CCF"/>
    <w:rsid w:val="00D515A6"/>
    <w:rsid w:val="00D550A0"/>
    <w:rsid w:val="00D5517D"/>
    <w:rsid w:val="00D5622F"/>
    <w:rsid w:val="00D56D64"/>
    <w:rsid w:val="00D56E3C"/>
    <w:rsid w:val="00D56F02"/>
    <w:rsid w:val="00D63645"/>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2504"/>
    <w:rsid w:val="00D92B25"/>
    <w:rsid w:val="00D973A2"/>
    <w:rsid w:val="00DA05ED"/>
    <w:rsid w:val="00DA1E0F"/>
    <w:rsid w:val="00DA318A"/>
    <w:rsid w:val="00DA5EB4"/>
    <w:rsid w:val="00DB6DAE"/>
    <w:rsid w:val="00DB75AA"/>
    <w:rsid w:val="00DB7E1B"/>
    <w:rsid w:val="00DC09BE"/>
    <w:rsid w:val="00DC0B41"/>
    <w:rsid w:val="00DC2036"/>
    <w:rsid w:val="00DC2B78"/>
    <w:rsid w:val="00DC3645"/>
    <w:rsid w:val="00DC4A2A"/>
    <w:rsid w:val="00DD1B71"/>
    <w:rsid w:val="00DD2E56"/>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2E7F"/>
    <w:rsid w:val="00E034F7"/>
    <w:rsid w:val="00E03A92"/>
    <w:rsid w:val="00E042DD"/>
    <w:rsid w:val="00E0473F"/>
    <w:rsid w:val="00E06177"/>
    <w:rsid w:val="00E1032D"/>
    <w:rsid w:val="00E10B81"/>
    <w:rsid w:val="00E12627"/>
    <w:rsid w:val="00E16F1D"/>
    <w:rsid w:val="00E17429"/>
    <w:rsid w:val="00E17841"/>
    <w:rsid w:val="00E21308"/>
    <w:rsid w:val="00E224E8"/>
    <w:rsid w:val="00E2498F"/>
    <w:rsid w:val="00E24DE3"/>
    <w:rsid w:val="00E258B7"/>
    <w:rsid w:val="00E264CD"/>
    <w:rsid w:val="00E34A5C"/>
    <w:rsid w:val="00E371D1"/>
    <w:rsid w:val="00E40710"/>
    <w:rsid w:val="00E41E02"/>
    <w:rsid w:val="00E46D51"/>
    <w:rsid w:val="00E47C89"/>
    <w:rsid w:val="00E52259"/>
    <w:rsid w:val="00E52FB4"/>
    <w:rsid w:val="00E5385D"/>
    <w:rsid w:val="00E53A3B"/>
    <w:rsid w:val="00E665EB"/>
    <w:rsid w:val="00E703B2"/>
    <w:rsid w:val="00E72B5C"/>
    <w:rsid w:val="00E733E9"/>
    <w:rsid w:val="00E74B3B"/>
    <w:rsid w:val="00E74E6A"/>
    <w:rsid w:val="00E74E96"/>
    <w:rsid w:val="00E800D3"/>
    <w:rsid w:val="00E81D0A"/>
    <w:rsid w:val="00E838D2"/>
    <w:rsid w:val="00E84DD8"/>
    <w:rsid w:val="00E86369"/>
    <w:rsid w:val="00E94C33"/>
    <w:rsid w:val="00E95A44"/>
    <w:rsid w:val="00E965E1"/>
    <w:rsid w:val="00EA37AA"/>
    <w:rsid w:val="00EA3ED7"/>
    <w:rsid w:val="00EA6CB5"/>
    <w:rsid w:val="00EA6EEC"/>
    <w:rsid w:val="00EB08D6"/>
    <w:rsid w:val="00EB1879"/>
    <w:rsid w:val="00EB46DA"/>
    <w:rsid w:val="00EB4957"/>
    <w:rsid w:val="00EB6D2D"/>
    <w:rsid w:val="00EC0FE3"/>
    <w:rsid w:val="00EC1F86"/>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E32"/>
    <w:rsid w:val="00EF6D57"/>
    <w:rsid w:val="00F00A4E"/>
    <w:rsid w:val="00F0157D"/>
    <w:rsid w:val="00F0180F"/>
    <w:rsid w:val="00F0485B"/>
    <w:rsid w:val="00F070EC"/>
    <w:rsid w:val="00F07749"/>
    <w:rsid w:val="00F1037F"/>
    <w:rsid w:val="00F103AC"/>
    <w:rsid w:val="00F13D2E"/>
    <w:rsid w:val="00F13E34"/>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66EB3"/>
    <w:rsid w:val="00F704B4"/>
    <w:rsid w:val="00F72FC0"/>
    <w:rsid w:val="00F73C08"/>
    <w:rsid w:val="00F73C8D"/>
    <w:rsid w:val="00F7454F"/>
    <w:rsid w:val="00F75A5E"/>
    <w:rsid w:val="00F75C2A"/>
    <w:rsid w:val="00F76C69"/>
    <w:rsid w:val="00F8049E"/>
    <w:rsid w:val="00F825BF"/>
    <w:rsid w:val="00F85296"/>
    <w:rsid w:val="00F87C1E"/>
    <w:rsid w:val="00F9126D"/>
    <w:rsid w:val="00F912BC"/>
    <w:rsid w:val="00F91446"/>
    <w:rsid w:val="00F92D2B"/>
    <w:rsid w:val="00F94007"/>
    <w:rsid w:val="00F949B9"/>
    <w:rsid w:val="00F94F4B"/>
    <w:rsid w:val="00F95C97"/>
    <w:rsid w:val="00F96318"/>
    <w:rsid w:val="00F970AE"/>
    <w:rsid w:val="00FA07FE"/>
    <w:rsid w:val="00FA0AFE"/>
    <w:rsid w:val="00FA30CE"/>
    <w:rsid w:val="00FA72FC"/>
    <w:rsid w:val="00FA76BA"/>
    <w:rsid w:val="00FA7A3A"/>
    <w:rsid w:val="00FA7D57"/>
    <w:rsid w:val="00FB0AD1"/>
    <w:rsid w:val="00FB0D38"/>
    <w:rsid w:val="00FB2023"/>
    <w:rsid w:val="00FB27EC"/>
    <w:rsid w:val="00FB3244"/>
    <w:rsid w:val="00FB41EB"/>
    <w:rsid w:val="00FB4211"/>
    <w:rsid w:val="00FB5878"/>
    <w:rsid w:val="00FB7B51"/>
    <w:rsid w:val="00FC3AC0"/>
    <w:rsid w:val="00FC5E5A"/>
    <w:rsid w:val="00FC68C1"/>
    <w:rsid w:val="00FD180F"/>
    <w:rsid w:val="00FD56E4"/>
    <w:rsid w:val="00FD78AC"/>
    <w:rsid w:val="00FE2B19"/>
    <w:rsid w:val="00FE4BF7"/>
    <w:rsid w:val="00FE6C9A"/>
    <w:rsid w:val="00FE79B3"/>
    <w:rsid w:val="00FF0685"/>
    <w:rsid w:val="00FF2519"/>
    <w:rsid w:val="00FF2FAB"/>
    <w:rsid w:val="00FF3115"/>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948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B455F-81D6-4575-AC6D-B30841F2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docomo3</cp:lastModifiedBy>
  <cp:revision>2</cp:revision>
  <cp:lastPrinted>2003-09-26T09:29:00Z</cp:lastPrinted>
  <dcterms:created xsi:type="dcterms:W3CDTF">2018-11-20T13:52:00Z</dcterms:created>
  <dcterms:modified xsi:type="dcterms:W3CDTF">2018-11-20T13:52:00Z</dcterms:modified>
</cp:coreProperties>
</file>